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5F78" w:rsidRPr="003D751A" w:rsidRDefault="00F75F78" w:rsidP="003D751A">
      <w:pPr>
        <w:spacing w:line="360" w:lineRule="auto"/>
        <w:jc w:val="center"/>
        <w:rPr>
          <w:rFonts w:ascii="Palatino Linotype" w:hAnsi="Palatino Linotype" w:cs="Palatino Linotype"/>
          <w:b/>
          <w:bCs/>
        </w:rPr>
      </w:pPr>
      <w:r w:rsidRPr="003D751A">
        <w:rPr>
          <w:rFonts w:ascii="Palatino Linotype" w:hAnsi="Palatino Linotype" w:cs="Palatino Linotype"/>
          <w:b/>
          <w:bCs/>
        </w:rPr>
        <w:t>ΙΑΝΟΥΑΡΙΟΣ 17!!</w:t>
      </w:r>
    </w:p>
    <w:p w:rsidR="00F75F78" w:rsidRPr="003D751A" w:rsidRDefault="00F75F78" w:rsidP="003D751A">
      <w:pPr>
        <w:spacing w:line="360" w:lineRule="auto"/>
        <w:rPr>
          <w:rFonts w:ascii="Palatino Linotype" w:hAnsi="Palatino Linotype" w:cs="Palatino Linotype"/>
          <w:b/>
          <w:bCs/>
        </w:rPr>
      </w:pPr>
      <w:r w:rsidRPr="003D751A">
        <w:rPr>
          <w:rFonts w:ascii="Palatino Linotype" w:hAnsi="Palatino Linotype" w:cs="Palatino Linotype"/>
          <w:b/>
          <w:bCs/>
        </w:rPr>
        <w:t xml:space="preserve">ΜΝΗΜΗ ΤΩΝ ΟΣΙΩΝ ΑΝΤΩΝΙΟΥ ΚΑΙ ΦΙΛΟΘΕΟΥ </w:t>
      </w:r>
      <w:r w:rsidRPr="00103776">
        <w:rPr>
          <w:rFonts w:ascii="Palatino Linotype" w:hAnsi="Palatino Linotype" w:cs="Palatino Linotype"/>
          <w:b/>
          <w:bCs/>
        </w:rPr>
        <w:t xml:space="preserve"> </w:t>
      </w:r>
      <w:r w:rsidRPr="003D751A">
        <w:rPr>
          <w:rFonts w:ascii="Palatino Linotype" w:hAnsi="Palatino Linotype" w:cs="Palatino Linotype"/>
          <w:b/>
          <w:bCs/>
        </w:rPr>
        <w:t>ΤΩΝ ΜΕΤΕΩΡΕΙΤΩΝ</w:t>
      </w:r>
    </w:p>
    <w:p w:rsidR="00F75F78" w:rsidRPr="005F16F9" w:rsidRDefault="00F75F78" w:rsidP="00103776">
      <w:pPr>
        <w:spacing w:line="360" w:lineRule="auto"/>
        <w:jc w:val="center"/>
        <w:rPr>
          <w:rFonts w:ascii="Palatino Linotype" w:hAnsi="Palatino Linotype" w:cs="Palatino Linotype"/>
          <w:b/>
          <w:bCs/>
        </w:rPr>
      </w:pPr>
      <w:r>
        <w:rPr>
          <w:rFonts w:ascii="Palatino Linotype" w:hAnsi="Palatino Linotype" w:cs="Palatino Linotype"/>
          <w:b/>
          <w:bCs/>
        </w:rPr>
        <w:t xml:space="preserve">ΑΚΟΛΟΥΘΙΑ </w:t>
      </w:r>
    </w:p>
    <w:p w:rsidR="00F75F78" w:rsidRDefault="00F75F78" w:rsidP="00103776">
      <w:pPr>
        <w:spacing w:line="360" w:lineRule="auto"/>
        <w:jc w:val="center"/>
        <w:rPr>
          <w:rFonts w:ascii="Palatino Linotype" w:hAnsi="Palatino Linotype" w:cs="Palatino Linotype"/>
          <w:b/>
          <w:bCs/>
        </w:rPr>
      </w:pPr>
    </w:p>
    <w:p w:rsidR="00F75F78" w:rsidRPr="003D751A" w:rsidRDefault="00F75F78" w:rsidP="00103776">
      <w:pPr>
        <w:spacing w:line="360" w:lineRule="auto"/>
        <w:jc w:val="center"/>
        <w:rPr>
          <w:rFonts w:ascii="Palatino Linotype" w:hAnsi="Palatino Linotype" w:cs="Palatino Linotype"/>
          <w:b/>
          <w:bCs/>
        </w:rPr>
      </w:pPr>
      <w:r w:rsidRPr="003D751A">
        <w:rPr>
          <w:rFonts w:ascii="Palatino Linotype" w:hAnsi="Palatino Linotype" w:cs="Palatino Linotype"/>
          <w:b/>
          <w:bCs/>
        </w:rPr>
        <w:t>ΙΑΝΟΥΑΡΙΟΣ ΙΖ !!</w:t>
      </w:r>
    </w:p>
    <w:p w:rsidR="00F75F78" w:rsidRPr="003D751A" w:rsidRDefault="00F75F78" w:rsidP="003D751A">
      <w:pPr>
        <w:spacing w:line="360" w:lineRule="auto"/>
        <w:jc w:val="center"/>
        <w:rPr>
          <w:rFonts w:ascii="Palatino Linotype" w:hAnsi="Palatino Linotype" w:cs="Palatino Linotype"/>
          <w:b/>
          <w:bCs/>
        </w:rPr>
      </w:pPr>
      <w:r w:rsidRPr="003D751A">
        <w:rPr>
          <w:rFonts w:ascii="Palatino Linotype" w:hAnsi="Palatino Linotype" w:cs="Palatino Linotype"/>
          <w:b/>
          <w:bCs/>
        </w:rPr>
        <w:t>ΑΝΤΩΝΙΟΣ &amp; ΦΙΛΟΘΕΟΣ ΟΣΙΟΙ</w:t>
      </w:r>
    </w:p>
    <w:p w:rsidR="00F75F78" w:rsidRPr="003D751A" w:rsidRDefault="00F75F78" w:rsidP="003D751A">
      <w:pPr>
        <w:spacing w:line="360" w:lineRule="auto"/>
        <w:jc w:val="center"/>
        <w:rPr>
          <w:rFonts w:ascii="Palatino Linotype" w:hAnsi="Palatino Linotype" w:cs="Palatino Linotype"/>
          <w:b/>
          <w:bCs/>
        </w:rPr>
      </w:pPr>
      <w:r w:rsidRPr="003D751A">
        <w:rPr>
          <w:rFonts w:ascii="Palatino Linotype" w:hAnsi="Palatino Linotype" w:cs="Palatino Linotype"/>
          <w:b/>
          <w:bCs/>
        </w:rPr>
        <w:t>ΚΤΗΤΟΡΕΣ ΜΟΝΗΣ ΑΓ. ΣΤΕΦΑΝΟΥ ΜΕΤΕΩΡΩΝ</w:t>
      </w:r>
    </w:p>
    <w:p w:rsidR="00F75F78" w:rsidRPr="003D751A" w:rsidRDefault="00F75F78" w:rsidP="003D751A">
      <w:pPr>
        <w:spacing w:line="360" w:lineRule="auto"/>
        <w:jc w:val="center"/>
        <w:rPr>
          <w:rFonts w:ascii="Palatino Linotype" w:hAnsi="Palatino Linotype" w:cs="Palatino Linotype"/>
          <w:b/>
          <w:bCs/>
        </w:rPr>
      </w:pPr>
      <w:r w:rsidRPr="003D751A">
        <w:rPr>
          <w:rFonts w:ascii="Palatino Linotype" w:hAnsi="Palatino Linotype" w:cs="Palatino Linotype"/>
          <w:b/>
          <w:bCs/>
        </w:rPr>
        <w:t>ΑΚΟΛΟΥΘΙΑ</w:t>
      </w:r>
    </w:p>
    <w:p w:rsidR="00F75F78" w:rsidRPr="00A264C9" w:rsidRDefault="00F75F78" w:rsidP="003D751A">
      <w:pPr>
        <w:spacing w:line="360" w:lineRule="auto"/>
        <w:jc w:val="center"/>
        <w:rPr>
          <w:rFonts w:ascii="Palatino Linotype" w:hAnsi="Palatino Linotype" w:cs="Palatino Linotype"/>
          <w:b/>
          <w:bCs/>
        </w:rPr>
      </w:pPr>
      <w:r w:rsidRPr="00A264C9">
        <w:rPr>
          <w:rFonts w:ascii="Palatino Linotype" w:hAnsi="Palatino Linotype" w:cs="Palatino Linotype"/>
          <w:b/>
          <w:bCs/>
        </w:rPr>
        <w:t>(</w:t>
      </w:r>
      <w:r w:rsidRPr="003D751A">
        <w:rPr>
          <w:rFonts w:ascii="Palatino Linotype" w:hAnsi="Palatino Linotype" w:cs="Palatino Linotype"/>
          <w:b/>
          <w:bCs/>
        </w:rPr>
        <w:t>ιερομονάχου</w:t>
      </w:r>
      <w:r w:rsidRPr="00A264C9">
        <w:rPr>
          <w:rFonts w:ascii="Palatino Linotype" w:hAnsi="Palatino Linotype" w:cs="Palatino Linotype"/>
          <w:b/>
          <w:bCs/>
        </w:rPr>
        <w:t xml:space="preserve"> </w:t>
      </w:r>
      <w:r w:rsidRPr="003D751A">
        <w:rPr>
          <w:rFonts w:ascii="Palatino Linotype" w:hAnsi="Palatino Linotype" w:cs="Palatino Linotype"/>
          <w:b/>
          <w:bCs/>
        </w:rPr>
        <w:t>Αθανασίου</w:t>
      </w:r>
      <w:r w:rsidRPr="00A264C9">
        <w:rPr>
          <w:rFonts w:ascii="Palatino Linotype" w:hAnsi="Palatino Linotype" w:cs="Palatino Linotype"/>
          <w:b/>
          <w:bCs/>
        </w:rPr>
        <w:t xml:space="preserve"> </w:t>
      </w:r>
      <w:r w:rsidRPr="003D751A">
        <w:rPr>
          <w:rFonts w:ascii="Palatino Linotype" w:hAnsi="Palatino Linotype" w:cs="Palatino Linotype"/>
          <w:b/>
          <w:bCs/>
        </w:rPr>
        <w:t>Σιμωνοπετρίτου</w:t>
      </w:r>
      <w:r w:rsidRPr="00A264C9">
        <w:rPr>
          <w:rFonts w:ascii="Palatino Linotype" w:hAnsi="Palatino Linotype" w:cs="Palatino Linotype"/>
          <w:b/>
          <w:bCs/>
        </w:rPr>
        <w:t>)</w:t>
      </w:r>
    </w:p>
    <w:p w:rsidR="00F75F78" w:rsidRPr="00A264C9" w:rsidRDefault="00F75F78" w:rsidP="00CB21CC">
      <w:pPr>
        <w:spacing w:line="360" w:lineRule="auto"/>
        <w:jc w:val="both"/>
        <w:rPr>
          <w:rFonts w:ascii="Palatino Linotype" w:hAnsi="Palatino Linotype" w:cs="Palatino Linotype"/>
        </w:rPr>
      </w:pPr>
    </w:p>
    <w:p w:rsidR="00F75F78" w:rsidRPr="003D751A" w:rsidRDefault="00F75F78" w:rsidP="003D751A">
      <w:pPr>
        <w:spacing w:line="360" w:lineRule="auto"/>
        <w:jc w:val="center"/>
        <w:rPr>
          <w:rFonts w:ascii="Palatino Linotype" w:hAnsi="Palatino Linotype" w:cs="Palatino Linotype"/>
          <w:b/>
          <w:bCs/>
        </w:rPr>
      </w:pPr>
      <w:r w:rsidRPr="003D751A">
        <w:rPr>
          <w:rFonts w:ascii="Palatino Linotype" w:hAnsi="Palatino Linotype" w:cs="Palatino Linotype"/>
          <w:b/>
          <w:bCs/>
        </w:rPr>
        <w:t>ΜΙΚΡΟΣ ΕΣΠΕΡΙΝΟΣ</w:t>
      </w:r>
    </w:p>
    <w:p w:rsidR="00F75F78" w:rsidRPr="00A264C9" w:rsidRDefault="00F75F78" w:rsidP="00CB21CC">
      <w:pPr>
        <w:spacing w:line="360" w:lineRule="auto"/>
        <w:jc w:val="both"/>
        <w:rPr>
          <w:rFonts w:ascii="Palatino Linotype" w:hAnsi="Palatino Linotype" w:cs="Palatino Linotype"/>
        </w:rPr>
      </w:pPr>
      <w:r w:rsidRPr="00CB21CC">
        <w:rPr>
          <w:rFonts w:ascii="Palatino Linotype" w:hAnsi="Palatino Linotype" w:cs="Palatino Linotype"/>
        </w:rPr>
        <w:t xml:space="preserve">Ιστώμεν στίχους δ’ και ψάλλομεν Στιχηρά Προσόμοια. </w:t>
      </w:r>
    </w:p>
    <w:p w:rsidR="00F75F78" w:rsidRPr="00A264C9" w:rsidRDefault="00F75F78" w:rsidP="003D751A">
      <w:pPr>
        <w:spacing w:line="360" w:lineRule="auto"/>
        <w:jc w:val="center"/>
        <w:rPr>
          <w:rFonts w:ascii="Palatino Linotype" w:hAnsi="Palatino Linotype" w:cs="Palatino Linotype"/>
          <w:b/>
          <w:bCs/>
        </w:rPr>
      </w:pPr>
    </w:p>
    <w:p w:rsidR="00F75F78" w:rsidRPr="003D751A" w:rsidRDefault="00F75F78" w:rsidP="003D751A">
      <w:pPr>
        <w:spacing w:line="360" w:lineRule="auto"/>
        <w:jc w:val="center"/>
        <w:rPr>
          <w:rFonts w:ascii="Palatino Linotype" w:hAnsi="Palatino Linotype" w:cs="Palatino Linotype"/>
          <w:b/>
          <w:bCs/>
        </w:rPr>
      </w:pPr>
      <w:r w:rsidRPr="003D751A">
        <w:rPr>
          <w:rFonts w:ascii="Palatino Linotype" w:hAnsi="Palatino Linotype" w:cs="Palatino Linotype"/>
          <w:b/>
          <w:bCs/>
        </w:rPr>
        <w:t>Ήχος α</w:t>
      </w:r>
      <w:r w:rsidRPr="00A264C9">
        <w:rPr>
          <w:rFonts w:ascii="Palatino Linotype" w:hAnsi="Palatino Linotype" w:cs="Palatino Linotype"/>
          <w:b/>
          <w:bCs/>
        </w:rPr>
        <w:t>’</w:t>
      </w:r>
      <w:r w:rsidRPr="003D751A">
        <w:rPr>
          <w:rFonts w:ascii="Palatino Linotype" w:hAnsi="Palatino Linotype" w:cs="Palatino Linotype"/>
          <w:b/>
          <w:bCs/>
        </w:rPr>
        <w:t xml:space="preserve"> . Των ουρανίων Ταγμάτων.</w:t>
      </w:r>
    </w:p>
    <w:p w:rsidR="00F75F78" w:rsidRPr="00CB21CC" w:rsidRDefault="00F75F78" w:rsidP="00CB21CC">
      <w:pPr>
        <w:spacing w:line="360" w:lineRule="auto"/>
        <w:jc w:val="both"/>
        <w:rPr>
          <w:rFonts w:ascii="Palatino Linotype" w:hAnsi="Palatino Linotype" w:cs="Palatino Linotype"/>
        </w:rPr>
      </w:pPr>
      <w:r w:rsidRPr="00CB21CC">
        <w:rPr>
          <w:rFonts w:ascii="Palatino Linotype" w:hAnsi="Palatino Linotype" w:cs="Palatino Linotype"/>
        </w:rPr>
        <w:t>Του Πρωτομάρτυρος Μάνδρα φαιδρώς εόρταζε, την μνήμην των φωσφόρων, Ιδρυτών και Κτητόρων, τούτους γαρ ως βάσιν πανασφαλή, και βεβαίαν εγκέκτησαι, ευχαί</w:t>
      </w:r>
      <w:r w:rsidRPr="003D751A">
        <w:rPr>
          <w:rFonts w:ascii="Palatino Linotype" w:hAnsi="Palatino Linotype" w:cs="Palatino Linotype"/>
        </w:rPr>
        <w:t xml:space="preserve"> </w:t>
      </w:r>
      <w:r w:rsidRPr="00CB21CC">
        <w:rPr>
          <w:rFonts w:ascii="Palatino Linotype" w:hAnsi="Palatino Linotype" w:cs="Palatino Linotype"/>
        </w:rPr>
        <w:t>Πατέρων στηρίζουσι νοητών, οίκων όντως τα θεμέλια.</w:t>
      </w:r>
    </w:p>
    <w:p w:rsidR="00F75F78" w:rsidRPr="00CB21CC" w:rsidRDefault="00F75F78" w:rsidP="00CB21CC">
      <w:pPr>
        <w:spacing w:line="360" w:lineRule="auto"/>
        <w:jc w:val="both"/>
        <w:rPr>
          <w:rFonts w:ascii="Palatino Linotype" w:hAnsi="Palatino Linotype" w:cs="Palatino Linotype"/>
        </w:rPr>
      </w:pPr>
      <w:r w:rsidRPr="00CB21CC">
        <w:rPr>
          <w:rFonts w:ascii="Palatino Linotype" w:hAnsi="Palatino Linotype" w:cs="Palatino Linotype"/>
        </w:rPr>
        <w:t>Επιβαλών σου την χείρα επί το άροτρον, Αντώνιε ουδόλως, τοις φθαρτοίς συνυπήχθης, αλλ’ άνω την πορείαν πεποιηκώς, τω Μεγάλω συνήρμοσαι, καθηγητή της ερήμου</w:t>
      </w:r>
      <w:r w:rsidRPr="003D751A">
        <w:rPr>
          <w:rFonts w:ascii="Palatino Linotype" w:hAnsi="Palatino Linotype" w:cs="Palatino Linotype"/>
        </w:rPr>
        <w:t xml:space="preserve"> </w:t>
      </w:r>
      <w:r w:rsidRPr="00CB21CC">
        <w:rPr>
          <w:rFonts w:ascii="Palatino Linotype" w:hAnsi="Palatino Linotype" w:cs="Palatino Linotype"/>
        </w:rPr>
        <w:t>ομωνυμών, Αντωνίω Οσιώτατε.</w:t>
      </w:r>
    </w:p>
    <w:p w:rsidR="00F75F78" w:rsidRPr="00CB21CC" w:rsidRDefault="00F75F78" w:rsidP="00CB21CC">
      <w:pPr>
        <w:spacing w:line="360" w:lineRule="auto"/>
        <w:jc w:val="both"/>
        <w:rPr>
          <w:rFonts w:ascii="Palatino Linotype" w:hAnsi="Palatino Linotype" w:cs="Palatino Linotype"/>
        </w:rPr>
      </w:pPr>
      <w:r w:rsidRPr="00CB21CC">
        <w:rPr>
          <w:rFonts w:ascii="Palatino Linotype" w:hAnsi="Palatino Linotype" w:cs="Palatino Linotype"/>
        </w:rPr>
        <w:t>Καθάπερ όρνις συνάγει νοσσία τα εαυτής, ούτως ημάς ενταύθα, συ Φιλόθεε Πάτερ, συνήγαγες ευχή σου τη πατρική, και πρεσβεύων αείποτε, υπέρ της ποίμνης σου</w:t>
      </w:r>
      <w:r w:rsidRPr="003D751A">
        <w:rPr>
          <w:rFonts w:ascii="Palatino Linotype" w:hAnsi="Palatino Linotype" w:cs="Palatino Linotype"/>
        </w:rPr>
        <w:t xml:space="preserve"> </w:t>
      </w:r>
      <w:r w:rsidRPr="00CB21CC">
        <w:rPr>
          <w:rFonts w:ascii="Palatino Linotype" w:hAnsi="Palatino Linotype" w:cs="Palatino Linotype"/>
        </w:rPr>
        <w:t>ταύτης τω Ιησού, μη ελλίπης ικετεύομεν.</w:t>
      </w:r>
    </w:p>
    <w:p w:rsidR="00F75F78" w:rsidRPr="00CB21CC" w:rsidRDefault="00F75F78" w:rsidP="00CB21CC">
      <w:pPr>
        <w:spacing w:line="360" w:lineRule="auto"/>
        <w:jc w:val="both"/>
        <w:rPr>
          <w:rFonts w:ascii="Palatino Linotype" w:hAnsi="Palatino Linotype" w:cs="Palatino Linotype"/>
        </w:rPr>
      </w:pPr>
      <w:r w:rsidRPr="00CB21CC">
        <w:rPr>
          <w:rFonts w:ascii="Palatino Linotype" w:hAnsi="Palatino Linotype" w:cs="Palatino Linotype"/>
        </w:rPr>
        <w:t>Ναοί οφθέντες Κυρίου του Παντοκράτορος, ναόν Πατέρες θείοι, ανεγείρατε πόθω, Στεφάνου του Πρωτάθλου, ου την οδόν, ως διδάσκει ο Κλίμακος, μαρτυρική συνειδήσει</w:t>
      </w:r>
      <w:r w:rsidRPr="00103776">
        <w:rPr>
          <w:rFonts w:ascii="Palatino Linotype" w:hAnsi="Palatino Linotype" w:cs="Palatino Linotype"/>
        </w:rPr>
        <w:t xml:space="preserve"> </w:t>
      </w:r>
      <w:r w:rsidRPr="00CB21CC">
        <w:rPr>
          <w:rFonts w:ascii="Palatino Linotype" w:hAnsi="Palatino Linotype" w:cs="Palatino Linotype"/>
        </w:rPr>
        <w:t>βίω παντί, διωδεύσατε μακάριοι.</w:t>
      </w:r>
    </w:p>
    <w:p w:rsidR="00F75F78" w:rsidRPr="00103776" w:rsidRDefault="00F75F78" w:rsidP="00103776">
      <w:pPr>
        <w:spacing w:line="360" w:lineRule="auto"/>
        <w:jc w:val="center"/>
        <w:rPr>
          <w:rFonts w:ascii="Palatino Linotype" w:hAnsi="Palatino Linotype" w:cs="Palatino Linotype"/>
          <w:b/>
          <w:bCs/>
        </w:rPr>
      </w:pPr>
      <w:r w:rsidRPr="00103776">
        <w:rPr>
          <w:rFonts w:ascii="Palatino Linotype" w:hAnsi="Palatino Linotype" w:cs="Palatino Linotype"/>
          <w:b/>
          <w:bCs/>
        </w:rPr>
        <w:t>Δόξα. Ήχος δ’ .</w:t>
      </w:r>
    </w:p>
    <w:p w:rsidR="00F75F78" w:rsidRPr="00CB21CC" w:rsidRDefault="00F75F78" w:rsidP="00CB21CC">
      <w:pPr>
        <w:spacing w:line="360" w:lineRule="auto"/>
        <w:jc w:val="both"/>
        <w:rPr>
          <w:rFonts w:ascii="Palatino Linotype" w:hAnsi="Palatino Linotype" w:cs="Palatino Linotype"/>
        </w:rPr>
      </w:pPr>
      <w:r w:rsidRPr="00CB21CC">
        <w:rPr>
          <w:rFonts w:ascii="Palatino Linotype" w:hAnsi="Palatino Linotype" w:cs="Palatino Linotype"/>
        </w:rPr>
        <w:t>Αντώνιε τρισόλβιε, και Φιλόθεε πανάριστε, της Μονής του Πρωτομάρτυρος δομήτορες οσιώτατοι, μη επιλάθησθε υμών της κληρονομίας· εξ ιδίων κρίνοντες τα ημέτερα,</w:t>
      </w:r>
      <w:r w:rsidRPr="00103776">
        <w:rPr>
          <w:rFonts w:ascii="Palatino Linotype" w:hAnsi="Palatino Linotype" w:cs="Palatino Linotype"/>
        </w:rPr>
        <w:t xml:space="preserve"> </w:t>
      </w:r>
      <w:r w:rsidRPr="00CB21CC">
        <w:rPr>
          <w:rFonts w:ascii="Palatino Linotype" w:hAnsi="Palatino Linotype" w:cs="Palatino Linotype"/>
        </w:rPr>
        <w:t>γινώσκετε πάνυ ακριβώς της ασκήσεως το δέον, ου μην αλλά και το έμπονον· όθεν ταις χαριτοβρύτοις υμών ευχαίς στηρίξατε τα τέκνα, και πρεσβεύετε αδιαλείπτως,</w:t>
      </w:r>
      <w:r w:rsidRPr="00103776">
        <w:rPr>
          <w:rFonts w:ascii="Palatino Linotype" w:hAnsi="Palatino Linotype" w:cs="Palatino Linotype"/>
        </w:rPr>
        <w:t xml:space="preserve"> </w:t>
      </w:r>
      <w:r w:rsidRPr="00CB21CC">
        <w:rPr>
          <w:rFonts w:ascii="Palatino Linotype" w:hAnsi="Palatino Linotype" w:cs="Palatino Linotype"/>
        </w:rPr>
        <w:t>του συγκαθήσθαι και ημάς μετά της μερίδος των σωζομένων, εν τη ημέρα της Κρίσεως.</w:t>
      </w:r>
    </w:p>
    <w:p w:rsidR="00F75F78" w:rsidRPr="00103776" w:rsidRDefault="00F75F78" w:rsidP="00103776">
      <w:pPr>
        <w:spacing w:line="360" w:lineRule="auto"/>
        <w:jc w:val="center"/>
        <w:rPr>
          <w:rFonts w:ascii="Palatino Linotype" w:hAnsi="Palatino Linotype" w:cs="Palatino Linotype"/>
          <w:b/>
          <w:bCs/>
        </w:rPr>
      </w:pPr>
      <w:r w:rsidRPr="00103776">
        <w:rPr>
          <w:rFonts w:ascii="Palatino Linotype" w:hAnsi="Palatino Linotype" w:cs="Palatino Linotype"/>
          <w:b/>
          <w:bCs/>
        </w:rPr>
        <w:t>Και νυν. Θεοτοκίον.</w:t>
      </w:r>
    </w:p>
    <w:p w:rsidR="00F75F78" w:rsidRPr="00CB21CC" w:rsidRDefault="00F75F78" w:rsidP="00CB21CC">
      <w:pPr>
        <w:spacing w:line="360" w:lineRule="auto"/>
        <w:jc w:val="both"/>
        <w:rPr>
          <w:rFonts w:ascii="Palatino Linotype" w:hAnsi="Palatino Linotype" w:cs="Palatino Linotype"/>
        </w:rPr>
      </w:pPr>
      <w:r w:rsidRPr="00CB21CC">
        <w:rPr>
          <w:rFonts w:ascii="Palatino Linotype" w:hAnsi="Palatino Linotype" w:cs="Palatino Linotype"/>
        </w:rPr>
        <w:t>Εκ παντοίων κινδύνων τους δούλους Σου φύλαττε ευλογημένη Θεοτόκε, ίνα Σε δοξάζομεν, την ελπίδα των ψυχών ημών.</w:t>
      </w:r>
    </w:p>
    <w:p w:rsidR="00F75F78" w:rsidRPr="00103776" w:rsidRDefault="00F75F78" w:rsidP="00103776">
      <w:pPr>
        <w:spacing w:line="360" w:lineRule="auto"/>
        <w:jc w:val="center"/>
        <w:rPr>
          <w:rFonts w:ascii="Palatino Linotype" w:hAnsi="Palatino Linotype" w:cs="Palatino Linotype"/>
          <w:b/>
          <w:bCs/>
        </w:rPr>
      </w:pPr>
      <w:r w:rsidRPr="00103776">
        <w:rPr>
          <w:rFonts w:ascii="Palatino Linotype" w:hAnsi="Palatino Linotype" w:cs="Palatino Linotype"/>
          <w:b/>
          <w:bCs/>
        </w:rPr>
        <w:t>Εις τον Στίχον. Ήχος β</w:t>
      </w:r>
      <w:r w:rsidRPr="00A264C9">
        <w:rPr>
          <w:rFonts w:ascii="Palatino Linotype" w:hAnsi="Palatino Linotype" w:cs="Palatino Linotype"/>
          <w:b/>
          <w:bCs/>
        </w:rPr>
        <w:t>’</w:t>
      </w:r>
      <w:r w:rsidRPr="00103776">
        <w:rPr>
          <w:rFonts w:ascii="Palatino Linotype" w:hAnsi="Palatino Linotype" w:cs="Palatino Linotype"/>
          <w:b/>
          <w:bCs/>
        </w:rPr>
        <w:t xml:space="preserve"> . Οίκος του Εφραθά.</w:t>
      </w:r>
    </w:p>
    <w:p w:rsidR="00F75F78" w:rsidRPr="00CB21CC" w:rsidRDefault="00F75F78" w:rsidP="00CB21CC">
      <w:pPr>
        <w:spacing w:line="360" w:lineRule="auto"/>
        <w:jc w:val="both"/>
        <w:rPr>
          <w:rFonts w:ascii="Palatino Linotype" w:hAnsi="Palatino Linotype" w:cs="Palatino Linotype"/>
        </w:rPr>
      </w:pPr>
      <w:r w:rsidRPr="00CB21CC">
        <w:rPr>
          <w:rFonts w:ascii="Palatino Linotype" w:hAnsi="Palatino Linotype" w:cs="Palatino Linotype"/>
        </w:rPr>
        <w:t>Ύδατος την πηγήν, ευρών του αλλομένου, Αντώνιε θεόφρον, εν λίθω οσιάθλως, την άσκησιν ετέλεσας.</w:t>
      </w:r>
    </w:p>
    <w:p w:rsidR="00F75F78" w:rsidRPr="00CB21CC" w:rsidRDefault="00F75F78" w:rsidP="00CB21CC">
      <w:pPr>
        <w:spacing w:line="360" w:lineRule="auto"/>
        <w:jc w:val="both"/>
        <w:rPr>
          <w:rFonts w:ascii="Palatino Linotype" w:hAnsi="Palatino Linotype" w:cs="Palatino Linotype"/>
        </w:rPr>
      </w:pPr>
      <w:r w:rsidRPr="00CB21CC">
        <w:rPr>
          <w:rFonts w:ascii="Palatino Linotype" w:hAnsi="Palatino Linotype" w:cs="Palatino Linotype"/>
        </w:rPr>
        <w:t>Στ.: Υπομένων υπέμεινα τον Κύριον, και προσέσχε και εισήκουσε της φωνής της δεήσεώς μου.</w:t>
      </w:r>
    </w:p>
    <w:p w:rsidR="00F75F78" w:rsidRPr="00CB21CC" w:rsidRDefault="00F75F78" w:rsidP="00CB21CC">
      <w:pPr>
        <w:spacing w:line="360" w:lineRule="auto"/>
        <w:jc w:val="both"/>
        <w:rPr>
          <w:rFonts w:ascii="Palatino Linotype" w:hAnsi="Palatino Linotype" w:cs="Palatino Linotype"/>
        </w:rPr>
      </w:pPr>
      <w:r w:rsidRPr="00CB21CC">
        <w:rPr>
          <w:rFonts w:ascii="Palatino Linotype" w:hAnsi="Palatino Linotype" w:cs="Palatino Linotype"/>
        </w:rPr>
        <w:t>Μάρτυς των σων πολλών, ιδρώτων Πάτερ θείε, Φιλόθεε ενταύθα, ημίν δείκνυται τούτο, ψυχών το φροντιστήριον.</w:t>
      </w:r>
    </w:p>
    <w:p w:rsidR="00F75F78" w:rsidRPr="00CB21CC" w:rsidRDefault="00F75F78" w:rsidP="00CB21CC">
      <w:pPr>
        <w:spacing w:line="360" w:lineRule="auto"/>
        <w:jc w:val="both"/>
        <w:rPr>
          <w:rFonts w:ascii="Palatino Linotype" w:hAnsi="Palatino Linotype" w:cs="Palatino Linotype"/>
        </w:rPr>
      </w:pPr>
      <w:r w:rsidRPr="00CB21CC">
        <w:rPr>
          <w:rFonts w:ascii="Palatino Linotype" w:hAnsi="Palatino Linotype" w:cs="Palatino Linotype"/>
        </w:rPr>
        <w:t>Στ.: Και έστησεν επί πέτραν τους πόδας μου και κατεύθυνε τα διαβήματά μου.</w:t>
      </w:r>
    </w:p>
    <w:p w:rsidR="00F75F78" w:rsidRPr="00CB21CC" w:rsidRDefault="00F75F78" w:rsidP="00CB21CC">
      <w:pPr>
        <w:spacing w:line="360" w:lineRule="auto"/>
        <w:jc w:val="both"/>
        <w:rPr>
          <w:rFonts w:ascii="Palatino Linotype" w:hAnsi="Palatino Linotype" w:cs="Palatino Linotype"/>
        </w:rPr>
      </w:pPr>
      <w:r w:rsidRPr="00CB21CC">
        <w:rPr>
          <w:rFonts w:ascii="Palatino Linotype" w:hAnsi="Palatino Linotype" w:cs="Palatino Linotype"/>
        </w:rPr>
        <w:t>Ίωμεν εν χαρά, προς μίμησιν των θείων, Πατέρων και Κτιτόρων, οικήτορες Στεφάνου, Χριστού του Πρωτομάρτυρος.</w:t>
      </w:r>
    </w:p>
    <w:p w:rsidR="00F75F78" w:rsidRPr="00103776" w:rsidRDefault="00F75F78" w:rsidP="00103776">
      <w:pPr>
        <w:spacing w:line="360" w:lineRule="auto"/>
        <w:jc w:val="center"/>
        <w:rPr>
          <w:rFonts w:ascii="Palatino Linotype" w:hAnsi="Palatino Linotype" w:cs="Palatino Linotype"/>
          <w:b/>
          <w:bCs/>
        </w:rPr>
      </w:pPr>
      <w:r w:rsidRPr="00103776">
        <w:rPr>
          <w:rFonts w:ascii="Palatino Linotype" w:hAnsi="Palatino Linotype" w:cs="Palatino Linotype"/>
          <w:b/>
          <w:bCs/>
        </w:rPr>
        <w:t>Δόξα. Τριαδικόν.</w:t>
      </w:r>
    </w:p>
    <w:p w:rsidR="00F75F78" w:rsidRPr="00CB21CC" w:rsidRDefault="00F75F78" w:rsidP="00CB21CC">
      <w:pPr>
        <w:spacing w:line="360" w:lineRule="auto"/>
        <w:jc w:val="both"/>
        <w:rPr>
          <w:rFonts w:ascii="Palatino Linotype" w:hAnsi="Palatino Linotype" w:cs="Palatino Linotype"/>
        </w:rPr>
      </w:pPr>
      <w:r w:rsidRPr="00CB21CC">
        <w:rPr>
          <w:rFonts w:ascii="Palatino Linotype" w:hAnsi="Palatino Linotype" w:cs="Palatino Linotype"/>
        </w:rPr>
        <w:t>Νίκην κατά εχθρών, Τριας Αγία δίδου, ημίν τοις υμνηταίς Σου, πρεσβείαις Σων Οσίων, εφόρους ους κατέχομεν.</w:t>
      </w:r>
    </w:p>
    <w:p w:rsidR="00F75F78" w:rsidRPr="00103776" w:rsidRDefault="00F75F78" w:rsidP="00103776">
      <w:pPr>
        <w:spacing w:line="360" w:lineRule="auto"/>
        <w:jc w:val="center"/>
        <w:rPr>
          <w:rFonts w:ascii="Palatino Linotype" w:hAnsi="Palatino Linotype" w:cs="Palatino Linotype"/>
          <w:b/>
          <w:bCs/>
        </w:rPr>
      </w:pPr>
      <w:r w:rsidRPr="00103776">
        <w:rPr>
          <w:rFonts w:ascii="Palatino Linotype" w:hAnsi="Palatino Linotype" w:cs="Palatino Linotype"/>
          <w:b/>
          <w:bCs/>
        </w:rPr>
        <w:t>Και νυν. Θεοτοκίον.</w:t>
      </w:r>
    </w:p>
    <w:p w:rsidR="00F75F78" w:rsidRPr="00CB21CC" w:rsidRDefault="00F75F78" w:rsidP="00CB21CC">
      <w:pPr>
        <w:spacing w:line="360" w:lineRule="auto"/>
        <w:jc w:val="both"/>
        <w:rPr>
          <w:rFonts w:ascii="Palatino Linotype" w:hAnsi="Palatino Linotype" w:cs="Palatino Linotype"/>
        </w:rPr>
      </w:pPr>
      <w:r w:rsidRPr="00CB21CC">
        <w:rPr>
          <w:rFonts w:ascii="Palatino Linotype" w:hAnsi="Palatino Linotype" w:cs="Palatino Linotype"/>
        </w:rPr>
        <w:t>Ποίμνην την λογικήν, Παντάνασσα και Μήτερ, ενταύθα παροικούσαν, τω Σω Υιώ προσάγοις, ως παρρησίαν έχουσα.</w:t>
      </w:r>
    </w:p>
    <w:p w:rsidR="00F75F78" w:rsidRPr="00CB21CC" w:rsidRDefault="00F75F78" w:rsidP="00CB21CC">
      <w:pPr>
        <w:spacing w:line="360" w:lineRule="auto"/>
        <w:jc w:val="both"/>
        <w:rPr>
          <w:rFonts w:ascii="Palatino Linotype" w:hAnsi="Palatino Linotype" w:cs="Palatino Linotype"/>
        </w:rPr>
      </w:pPr>
      <w:r w:rsidRPr="00CB21CC">
        <w:rPr>
          <w:rFonts w:ascii="Palatino Linotype" w:hAnsi="Palatino Linotype" w:cs="Palatino Linotype"/>
        </w:rPr>
        <w:t>Νυν απολύεις. Τρισάγιον.</w:t>
      </w:r>
    </w:p>
    <w:p w:rsidR="00F75F78" w:rsidRPr="00103776" w:rsidRDefault="00F75F78" w:rsidP="00103776">
      <w:pPr>
        <w:spacing w:line="360" w:lineRule="auto"/>
        <w:jc w:val="center"/>
        <w:rPr>
          <w:rFonts w:ascii="Palatino Linotype" w:hAnsi="Palatino Linotype" w:cs="Palatino Linotype"/>
          <w:b/>
          <w:bCs/>
        </w:rPr>
      </w:pPr>
      <w:r w:rsidRPr="00103776">
        <w:rPr>
          <w:rFonts w:ascii="Palatino Linotype" w:hAnsi="Palatino Linotype" w:cs="Palatino Linotype"/>
          <w:b/>
          <w:bCs/>
        </w:rPr>
        <w:t>Απολυτίκιον. Ήχος γ</w:t>
      </w:r>
      <w:r w:rsidRPr="00A264C9">
        <w:rPr>
          <w:rFonts w:ascii="Palatino Linotype" w:hAnsi="Palatino Linotype" w:cs="Palatino Linotype"/>
          <w:b/>
          <w:bCs/>
        </w:rPr>
        <w:t>’</w:t>
      </w:r>
      <w:r w:rsidRPr="00103776">
        <w:rPr>
          <w:rFonts w:ascii="Palatino Linotype" w:hAnsi="Palatino Linotype" w:cs="Palatino Linotype"/>
          <w:b/>
          <w:bCs/>
        </w:rPr>
        <w:t xml:space="preserve"> . Την ωραιότητα.</w:t>
      </w:r>
    </w:p>
    <w:p w:rsidR="00F75F78" w:rsidRPr="00CB21CC" w:rsidRDefault="00F75F78" w:rsidP="00CB21CC">
      <w:pPr>
        <w:spacing w:line="360" w:lineRule="auto"/>
        <w:jc w:val="both"/>
        <w:rPr>
          <w:rFonts w:ascii="Palatino Linotype" w:hAnsi="Palatino Linotype" w:cs="Palatino Linotype"/>
        </w:rPr>
      </w:pPr>
      <w:r w:rsidRPr="00CB21CC">
        <w:rPr>
          <w:rFonts w:ascii="Palatino Linotype" w:hAnsi="Palatino Linotype" w:cs="Palatino Linotype"/>
        </w:rPr>
        <w:t>Την ματαιότητα, σοφώς πατήσαντες, κόσμου του ρέοντος, κατεσκηνώσατε, εις του Κυρίου τας αυλάς, ώσπερ στρουθοί φιλέρημοι, ένθα ανεγείρατε, του κλεινού Πρωτομάρτυρος,</w:t>
      </w:r>
      <w:r w:rsidRPr="00103776">
        <w:rPr>
          <w:rFonts w:ascii="Palatino Linotype" w:hAnsi="Palatino Linotype" w:cs="Palatino Linotype"/>
        </w:rPr>
        <w:t xml:space="preserve"> </w:t>
      </w:r>
      <w:r w:rsidRPr="00CB21CC">
        <w:rPr>
          <w:rFonts w:ascii="Palatino Linotype" w:hAnsi="Palatino Linotype" w:cs="Palatino Linotype"/>
        </w:rPr>
        <w:t>σκήνωμα περίκλυτον, θεοφόρε Αντώνιε, Φιλόθεέ τε κλέος Πατέρων, πρεσβεύσατε υπέρ ημών δεόμεθα.</w:t>
      </w:r>
    </w:p>
    <w:p w:rsidR="00F75F78" w:rsidRPr="00103776" w:rsidRDefault="00F75F78" w:rsidP="00103776">
      <w:pPr>
        <w:spacing w:line="360" w:lineRule="auto"/>
        <w:jc w:val="center"/>
        <w:rPr>
          <w:rFonts w:ascii="Palatino Linotype" w:hAnsi="Palatino Linotype" w:cs="Palatino Linotype"/>
          <w:b/>
          <w:bCs/>
        </w:rPr>
      </w:pPr>
      <w:r w:rsidRPr="00103776">
        <w:rPr>
          <w:rFonts w:ascii="Palatino Linotype" w:hAnsi="Palatino Linotype" w:cs="Palatino Linotype"/>
          <w:b/>
          <w:bCs/>
        </w:rPr>
        <w:t>Δόξα. Ήχος δ</w:t>
      </w:r>
      <w:r w:rsidRPr="00A264C9">
        <w:rPr>
          <w:rFonts w:ascii="Palatino Linotype" w:hAnsi="Palatino Linotype" w:cs="Palatino Linotype"/>
          <w:b/>
          <w:bCs/>
        </w:rPr>
        <w:t>’</w:t>
      </w:r>
      <w:r w:rsidRPr="00103776">
        <w:rPr>
          <w:rFonts w:ascii="Palatino Linotype" w:hAnsi="Palatino Linotype" w:cs="Palatino Linotype"/>
          <w:b/>
          <w:bCs/>
        </w:rPr>
        <w:t xml:space="preserve"> . Ταχύ προκατάλαβε.</w:t>
      </w:r>
    </w:p>
    <w:p w:rsidR="00F75F78" w:rsidRPr="00CB21CC" w:rsidRDefault="00F75F78" w:rsidP="00CB21CC">
      <w:pPr>
        <w:spacing w:line="360" w:lineRule="auto"/>
        <w:jc w:val="both"/>
        <w:rPr>
          <w:rFonts w:ascii="Palatino Linotype" w:hAnsi="Palatino Linotype" w:cs="Palatino Linotype"/>
        </w:rPr>
      </w:pPr>
      <w:r w:rsidRPr="00CB21CC">
        <w:rPr>
          <w:rFonts w:ascii="Palatino Linotype" w:hAnsi="Palatino Linotype" w:cs="Palatino Linotype"/>
        </w:rPr>
        <w:t>Ευφραίνεται χαίρουσα η του Στεφάνου Μονή, προς Κύριον έχουσα πρεσβείαν άμαχον, τετράριθμον φάλαγγα· άμα τω Διακόνω, Χαραλάμπη λευΐτην, συν δε και των Κτιτόρων,</w:t>
      </w:r>
      <w:r w:rsidRPr="00103776">
        <w:rPr>
          <w:rFonts w:ascii="Palatino Linotype" w:hAnsi="Palatino Linotype" w:cs="Palatino Linotype"/>
        </w:rPr>
        <w:t xml:space="preserve"> </w:t>
      </w:r>
      <w:r w:rsidRPr="00CB21CC">
        <w:rPr>
          <w:rFonts w:ascii="Palatino Linotype" w:hAnsi="Palatino Linotype" w:cs="Palatino Linotype"/>
        </w:rPr>
        <w:t>την σεπτήν ξυνωρίδα, Αντώνιον τον ασκητήν και θείον Φιλόθεον.</w:t>
      </w:r>
    </w:p>
    <w:p w:rsidR="00F75F78" w:rsidRPr="00103776" w:rsidRDefault="00F75F78" w:rsidP="00103776">
      <w:pPr>
        <w:spacing w:line="360" w:lineRule="auto"/>
        <w:jc w:val="center"/>
        <w:rPr>
          <w:rFonts w:ascii="Palatino Linotype" w:hAnsi="Palatino Linotype" w:cs="Palatino Linotype"/>
          <w:b/>
          <w:bCs/>
        </w:rPr>
      </w:pPr>
      <w:r w:rsidRPr="00103776">
        <w:rPr>
          <w:rFonts w:ascii="Palatino Linotype" w:hAnsi="Palatino Linotype" w:cs="Palatino Linotype"/>
          <w:b/>
          <w:bCs/>
        </w:rPr>
        <w:t>Και νυν... Θεοτοκίον</w:t>
      </w:r>
    </w:p>
    <w:p w:rsidR="00F75F78" w:rsidRPr="00103776" w:rsidRDefault="00F75F78" w:rsidP="00CB21CC">
      <w:pPr>
        <w:spacing w:line="360" w:lineRule="auto"/>
        <w:jc w:val="both"/>
        <w:rPr>
          <w:rFonts w:ascii="Palatino Linotype" w:hAnsi="Palatino Linotype" w:cs="Palatino Linotype"/>
          <w:b/>
          <w:bCs/>
        </w:rPr>
      </w:pPr>
      <w:r w:rsidRPr="00CB21CC">
        <w:rPr>
          <w:rFonts w:ascii="Palatino Linotype" w:hAnsi="Palatino Linotype" w:cs="Palatino Linotype"/>
        </w:rPr>
        <w:t>Το απ' αιώνος απόκρυφον, και Αγγέλοις άγνωστον μυστήριον· δια σου Θεοτόκε τοις επί γης πεφανέρωται, Θεός εν ασυγχύτω ενώσει σαρκούμενος, και Σταυρόν εκουσίως</w:t>
      </w:r>
      <w:r w:rsidRPr="00103776">
        <w:rPr>
          <w:rFonts w:ascii="Palatino Linotype" w:hAnsi="Palatino Linotype" w:cs="Palatino Linotype"/>
          <w:b/>
          <w:bCs/>
        </w:rPr>
        <w:t xml:space="preserve"> </w:t>
      </w:r>
      <w:r w:rsidRPr="00CB21CC">
        <w:rPr>
          <w:rFonts w:ascii="Palatino Linotype" w:hAnsi="Palatino Linotype" w:cs="Palatino Linotype"/>
        </w:rPr>
        <w:t xml:space="preserve">υπέρ ημών καταδεξάμενος, δι' ου αναστήσας τον πρωτόπλαστον, έσωσεν εκ θανάτου τας ψυχάς ημών. </w:t>
      </w:r>
    </w:p>
    <w:p w:rsidR="00F75F78" w:rsidRPr="00CB21CC" w:rsidRDefault="00F75F78" w:rsidP="00CB21CC">
      <w:pPr>
        <w:spacing w:line="360" w:lineRule="auto"/>
        <w:jc w:val="both"/>
        <w:rPr>
          <w:rFonts w:ascii="Palatino Linotype" w:hAnsi="Palatino Linotype" w:cs="Palatino Linotype"/>
        </w:rPr>
      </w:pPr>
      <w:r w:rsidRPr="00CB21CC">
        <w:rPr>
          <w:rFonts w:ascii="Palatino Linotype" w:hAnsi="Palatino Linotype" w:cs="Palatino Linotype"/>
        </w:rPr>
        <w:t>Απόλυσις.</w:t>
      </w:r>
    </w:p>
    <w:p w:rsidR="00F75F78" w:rsidRPr="00103776" w:rsidRDefault="00F75F78" w:rsidP="00103776">
      <w:pPr>
        <w:spacing w:line="360" w:lineRule="auto"/>
        <w:jc w:val="center"/>
        <w:rPr>
          <w:rFonts w:ascii="Palatino Linotype" w:hAnsi="Palatino Linotype" w:cs="Palatino Linotype"/>
          <w:b/>
          <w:bCs/>
        </w:rPr>
      </w:pPr>
      <w:r w:rsidRPr="00103776">
        <w:rPr>
          <w:rFonts w:ascii="Palatino Linotype" w:hAnsi="Palatino Linotype" w:cs="Palatino Linotype"/>
          <w:b/>
          <w:bCs/>
        </w:rPr>
        <w:t>ΜΕΓΑΣ ΕΣΠΕΡΙΝΟΣ</w:t>
      </w:r>
    </w:p>
    <w:p w:rsidR="00F75F78" w:rsidRPr="00A264C9" w:rsidRDefault="00F75F78" w:rsidP="00245E42">
      <w:pPr>
        <w:spacing w:line="360" w:lineRule="auto"/>
        <w:jc w:val="center"/>
        <w:rPr>
          <w:rFonts w:ascii="Palatino Linotype" w:hAnsi="Palatino Linotype" w:cs="Palatino Linotype"/>
        </w:rPr>
      </w:pPr>
      <w:r w:rsidRPr="00CB21CC">
        <w:rPr>
          <w:rFonts w:ascii="Palatino Linotype" w:hAnsi="Palatino Linotype" w:cs="Palatino Linotype"/>
        </w:rPr>
        <w:t xml:space="preserve">Ευλογήσαντος του ιερέως, ο Προοιμιακός, και το· Μακάριος ανήρ. Εις δε το· Κύριε εκέκραξα, ιστώμεν στίχους στ’, και ψάλλομεν Στιχηρά Προσόμοια. </w:t>
      </w:r>
    </w:p>
    <w:p w:rsidR="00F75F78" w:rsidRPr="00245E42" w:rsidRDefault="00F75F78" w:rsidP="00245E42">
      <w:pPr>
        <w:spacing w:line="360" w:lineRule="auto"/>
        <w:jc w:val="center"/>
        <w:rPr>
          <w:rFonts w:ascii="Palatino Linotype" w:hAnsi="Palatino Linotype" w:cs="Palatino Linotype"/>
          <w:b/>
          <w:bCs/>
        </w:rPr>
      </w:pPr>
      <w:r w:rsidRPr="00245E42">
        <w:rPr>
          <w:rFonts w:ascii="Palatino Linotype" w:hAnsi="Palatino Linotype" w:cs="Palatino Linotype"/>
          <w:b/>
          <w:bCs/>
        </w:rPr>
        <w:t>Ήχος β’ .Ότε εκ του ξύλου.</w:t>
      </w:r>
    </w:p>
    <w:p w:rsidR="00F75F78" w:rsidRPr="00CB21CC" w:rsidRDefault="00F75F78" w:rsidP="00CB21CC">
      <w:pPr>
        <w:spacing w:line="360" w:lineRule="auto"/>
        <w:jc w:val="both"/>
        <w:rPr>
          <w:rFonts w:ascii="Palatino Linotype" w:hAnsi="Palatino Linotype" w:cs="Palatino Linotype"/>
        </w:rPr>
      </w:pPr>
      <w:r w:rsidRPr="00CB21CC">
        <w:rPr>
          <w:rFonts w:ascii="Palatino Linotype" w:hAnsi="Palatino Linotype" w:cs="Palatino Linotype"/>
        </w:rPr>
        <w:t>Δεύτε, Πρωτομάρτυρος Μονή, σήμερον τελούσα την μνήμην, Πατέρων χόρευε, άθλα δε και σκάμματα τούτων ορώσα αεί, προς σωτήριον μίμησιν, χωρούσα εκτύπως, αναστηλογράφησον,</w:t>
      </w:r>
      <w:r w:rsidRPr="00245E42">
        <w:rPr>
          <w:rFonts w:ascii="Palatino Linotype" w:hAnsi="Palatino Linotype" w:cs="Palatino Linotype"/>
        </w:rPr>
        <w:t xml:space="preserve"> </w:t>
      </w:r>
      <w:r w:rsidRPr="00CB21CC">
        <w:rPr>
          <w:rFonts w:ascii="Palatino Linotype" w:hAnsi="Palatino Linotype" w:cs="Palatino Linotype"/>
        </w:rPr>
        <w:t>τα κατορθώματα, ότι ανεδείχθησαν όντως, φώτα εκ Φωτός του μεγάλου, και της Λιθουπόλεως καυχήματα.</w:t>
      </w:r>
    </w:p>
    <w:p w:rsidR="00F75F78" w:rsidRPr="00CB21CC" w:rsidRDefault="00F75F78" w:rsidP="00CB21CC">
      <w:pPr>
        <w:spacing w:line="360" w:lineRule="auto"/>
        <w:jc w:val="both"/>
        <w:rPr>
          <w:rFonts w:ascii="Palatino Linotype" w:hAnsi="Palatino Linotype" w:cs="Palatino Linotype"/>
        </w:rPr>
      </w:pPr>
      <w:r w:rsidRPr="00CB21CC">
        <w:rPr>
          <w:rFonts w:ascii="Palatino Linotype" w:hAnsi="Palatino Linotype" w:cs="Palatino Linotype"/>
        </w:rPr>
        <w:t>Ότε, το φιλόαγνόν σε πυρ, όλον κατενέπρησε Πάτερ, ως μανικός εραστής, έδραμες Αντώνιε, ύδωρ ζητών ψυκτικόν, ο πιών ρείθρα έβλυσας, τοις σοι προσφοιτώσι,</w:t>
      </w:r>
      <w:r w:rsidRPr="00245E42">
        <w:rPr>
          <w:rFonts w:ascii="Palatino Linotype" w:hAnsi="Palatino Linotype" w:cs="Palatino Linotype"/>
        </w:rPr>
        <w:t xml:space="preserve"> </w:t>
      </w:r>
      <w:r w:rsidRPr="00CB21CC">
        <w:rPr>
          <w:rFonts w:ascii="Palatino Linotype" w:hAnsi="Palatino Linotype" w:cs="Palatino Linotype"/>
        </w:rPr>
        <w:t>και εξ ώνπερ έπαθες τούτους εδίδασκες, λέγων· δεύτε τέκνα μου ότι, βούλομαι διδάξαι τον φόβον, του Κυρίου τον παντηλαυγέστατον.</w:t>
      </w:r>
    </w:p>
    <w:p w:rsidR="00F75F78" w:rsidRPr="00CB21CC" w:rsidRDefault="00F75F78" w:rsidP="00CB21CC">
      <w:pPr>
        <w:spacing w:line="360" w:lineRule="auto"/>
        <w:jc w:val="both"/>
        <w:rPr>
          <w:rFonts w:ascii="Palatino Linotype" w:hAnsi="Palatino Linotype" w:cs="Palatino Linotype"/>
        </w:rPr>
      </w:pPr>
      <w:r w:rsidRPr="00CB21CC">
        <w:rPr>
          <w:rFonts w:ascii="Palatino Linotype" w:hAnsi="Palatino Linotype" w:cs="Palatino Linotype"/>
        </w:rPr>
        <w:t>Ήρας, επί όρη νοητά, οφθαλμούς σου Όσιε Πάτερ· όθεν βοήθεια, ήκει η αιώνιος, τοις εκζητούσι Χριστόν, και προθύμως υπόζευξαι, ζυγώ τω τιμίω, ζωηράν παράκλησιν,</w:t>
      </w:r>
      <w:r w:rsidRPr="00245E42">
        <w:rPr>
          <w:rFonts w:ascii="Palatino Linotype" w:hAnsi="Palatino Linotype" w:cs="Palatino Linotype"/>
        </w:rPr>
        <w:t xml:space="preserve"> </w:t>
      </w:r>
      <w:r w:rsidRPr="00CB21CC">
        <w:rPr>
          <w:rFonts w:ascii="Palatino Linotype" w:hAnsi="Palatino Linotype" w:cs="Palatino Linotype"/>
        </w:rPr>
        <w:t>τα δικαιώματα, έχων, Νόμου θείου παμμάκαρ, εν τη ποιμανσία ποιμνίου, λογικού Φιλόθεε τρισόλβιε.</w:t>
      </w:r>
    </w:p>
    <w:p w:rsidR="00F75F78" w:rsidRPr="00245E42" w:rsidRDefault="00F75F78" w:rsidP="00245E42">
      <w:pPr>
        <w:spacing w:line="360" w:lineRule="auto"/>
        <w:jc w:val="center"/>
        <w:rPr>
          <w:rFonts w:ascii="Palatino Linotype" w:hAnsi="Palatino Linotype" w:cs="Palatino Linotype"/>
          <w:b/>
          <w:bCs/>
        </w:rPr>
      </w:pPr>
      <w:r w:rsidRPr="00245E42">
        <w:rPr>
          <w:rFonts w:ascii="Palatino Linotype" w:hAnsi="Palatino Linotype" w:cs="Palatino Linotype"/>
          <w:b/>
          <w:bCs/>
        </w:rPr>
        <w:t>Έτερα. Ήχος δ</w:t>
      </w:r>
      <w:r w:rsidRPr="00A264C9">
        <w:rPr>
          <w:rFonts w:ascii="Palatino Linotype" w:hAnsi="Palatino Linotype" w:cs="Palatino Linotype"/>
          <w:b/>
          <w:bCs/>
        </w:rPr>
        <w:t>’</w:t>
      </w:r>
      <w:r w:rsidRPr="00245E42">
        <w:rPr>
          <w:rFonts w:ascii="Palatino Linotype" w:hAnsi="Palatino Linotype" w:cs="Palatino Linotype"/>
          <w:b/>
          <w:bCs/>
        </w:rPr>
        <w:t xml:space="preserve"> . Ως γενναίον εν Μάρτυσιν.</w:t>
      </w:r>
    </w:p>
    <w:p w:rsidR="00F75F78" w:rsidRPr="00CB21CC" w:rsidRDefault="00F75F78" w:rsidP="00CB21CC">
      <w:pPr>
        <w:spacing w:line="360" w:lineRule="auto"/>
        <w:jc w:val="both"/>
        <w:rPr>
          <w:rFonts w:ascii="Palatino Linotype" w:hAnsi="Palatino Linotype" w:cs="Palatino Linotype"/>
        </w:rPr>
      </w:pPr>
      <w:r w:rsidRPr="00CB21CC">
        <w:rPr>
          <w:rFonts w:ascii="Palatino Linotype" w:hAnsi="Palatino Linotype" w:cs="Palatino Linotype"/>
        </w:rPr>
        <w:t>Τοις προσκαίροις Αντώνιε, εξωνήσω τα μένοντα, αντιδούς τη Πνεύματος κτήσει άσκησιν, και καθαρθείς τελεώτατα, πολλοίς καθοδήγησας, πατρικαίς σου συμβουλαίς,</w:t>
      </w:r>
      <w:r w:rsidRPr="00245E42">
        <w:rPr>
          <w:rFonts w:ascii="Palatino Linotype" w:hAnsi="Palatino Linotype" w:cs="Palatino Linotype"/>
        </w:rPr>
        <w:t xml:space="preserve"> </w:t>
      </w:r>
      <w:r w:rsidRPr="00CB21CC">
        <w:rPr>
          <w:rFonts w:ascii="Palatino Linotype" w:hAnsi="Palatino Linotype" w:cs="Palatino Linotype"/>
        </w:rPr>
        <w:t>προς ζωήν την αιώνθον, ένθα βλέπεις νυν, Πρωτομάρτυρα όνπερ κατεφίλεις, και ανήγειρας σεμνείον, τούτου εις δόξαν και αίνεσιν.</w:t>
      </w:r>
    </w:p>
    <w:p w:rsidR="00F75F78" w:rsidRPr="00CB21CC" w:rsidRDefault="00F75F78" w:rsidP="00CB21CC">
      <w:pPr>
        <w:spacing w:line="360" w:lineRule="auto"/>
        <w:jc w:val="both"/>
        <w:rPr>
          <w:rFonts w:ascii="Palatino Linotype" w:hAnsi="Palatino Linotype" w:cs="Palatino Linotype"/>
        </w:rPr>
      </w:pPr>
      <w:r w:rsidRPr="00CB21CC">
        <w:rPr>
          <w:rFonts w:ascii="Palatino Linotype" w:hAnsi="Palatino Linotype" w:cs="Palatino Linotype"/>
        </w:rPr>
        <w:t>Τον Θεόν πρώτον Όσιε, ως δικαίως ηγάπησας, είτα κατά μίμησιν τούτου άνθρωπον, και δη ψυχήν σου την πάναγνον, Χριστώ δους ως σφάγιον, ηξιώθης παρ’ Αυτού,</w:t>
      </w:r>
      <w:r w:rsidRPr="00245E42">
        <w:rPr>
          <w:rFonts w:ascii="Palatino Linotype" w:hAnsi="Palatino Linotype" w:cs="Palatino Linotype"/>
        </w:rPr>
        <w:t xml:space="preserve"> </w:t>
      </w:r>
      <w:r w:rsidRPr="00CB21CC">
        <w:rPr>
          <w:rFonts w:ascii="Palatino Linotype" w:hAnsi="Palatino Linotype" w:cs="Palatino Linotype"/>
        </w:rPr>
        <w:t>φιλοθέως Φιλόθεε, πλήθος άπειρον, ως Πατήρ χρηματίσας Μάνδρας ταύτης, οδηγήσαι τω Κυρίω· διο σε πόθω δοξάζομεν.</w:t>
      </w:r>
    </w:p>
    <w:p w:rsidR="00F75F78" w:rsidRPr="00CB21CC" w:rsidRDefault="00F75F78" w:rsidP="00CB21CC">
      <w:pPr>
        <w:spacing w:line="360" w:lineRule="auto"/>
        <w:jc w:val="both"/>
        <w:rPr>
          <w:rFonts w:ascii="Palatino Linotype" w:hAnsi="Palatino Linotype" w:cs="Palatino Linotype"/>
        </w:rPr>
      </w:pPr>
      <w:r w:rsidRPr="00CB21CC">
        <w:rPr>
          <w:rFonts w:ascii="Palatino Linotype" w:hAnsi="Palatino Linotype" w:cs="Palatino Linotype"/>
        </w:rPr>
        <w:t>Τον Χριστόν σχόντες Όσιοι, και καλούντα και δύναμιν, νοητήν παρέχοντα εν τοις σκάμμασι, κατά τα έργα δε στέφοντα, υμάς διαδήματι, αθανάτω της ζωής, και</w:t>
      </w:r>
      <w:r w:rsidRPr="00245E42">
        <w:rPr>
          <w:rFonts w:ascii="Palatino Linotype" w:hAnsi="Palatino Linotype" w:cs="Palatino Linotype"/>
        </w:rPr>
        <w:t xml:space="preserve"> </w:t>
      </w:r>
      <w:r w:rsidRPr="00CB21CC">
        <w:rPr>
          <w:rFonts w:ascii="Palatino Linotype" w:hAnsi="Palatino Linotype" w:cs="Palatino Linotype"/>
        </w:rPr>
        <w:t>εισάγοντα σύνδυο, εις απόλαυσιν, ουρανίου παστάδος ένθα όντες, μνημονεύετε απαύστως, των γεραιρόντων μακάριοι.</w:t>
      </w:r>
    </w:p>
    <w:p w:rsidR="00F75F78" w:rsidRPr="00245E42" w:rsidRDefault="00F75F78" w:rsidP="00245E42">
      <w:pPr>
        <w:spacing w:line="360" w:lineRule="auto"/>
        <w:jc w:val="center"/>
        <w:rPr>
          <w:rFonts w:ascii="Palatino Linotype" w:hAnsi="Palatino Linotype" w:cs="Palatino Linotype"/>
          <w:b/>
          <w:bCs/>
        </w:rPr>
      </w:pPr>
      <w:r w:rsidRPr="00245E42">
        <w:rPr>
          <w:rFonts w:ascii="Palatino Linotype" w:hAnsi="Palatino Linotype" w:cs="Palatino Linotype"/>
          <w:b/>
          <w:bCs/>
        </w:rPr>
        <w:t>Δόξα. Ήχος πλ. β’ .</w:t>
      </w:r>
    </w:p>
    <w:p w:rsidR="00F75F78" w:rsidRPr="00CB21CC" w:rsidRDefault="00F75F78" w:rsidP="00CB21CC">
      <w:pPr>
        <w:spacing w:line="360" w:lineRule="auto"/>
        <w:jc w:val="both"/>
        <w:rPr>
          <w:rFonts w:ascii="Palatino Linotype" w:hAnsi="Palatino Linotype" w:cs="Palatino Linotype"/>
        </w:rPr>
      </w:pPr>
      <w:r w:rsidRPr="00CB21CC">
        <w:rPr>
          <w:rFonts w:ascii="Palatino Linotype" w:hAnsi="Palatino Linotype" w:cs="Palatino Linotype"/>
        </w:rPr>
        <w:t>Της φωνής του Κυρίου ακούσαντες Πατέρες της λεγούσης· δεύτε προς με πάντες, καγώ αναπαύσω υμάς, προθύμως εδράμετε ως αετοί υπόπτεροι, εις την ασκητικήν</w:t>
      </w:r>
      <w:r w:rsidRPr="00245E42">
        <w:rPr>
          <w:rFonts w:ascii="Palatino Linotype" w:hAnsi="Palatino Linotype" w:cs="Palatino Linotype"/>
        </w:rPr>
        <w:t xml:space="preserve"> </w:t>
      </w:r>
      <w:r w:rsidRPr="00CB21CC">
        <w:rPr>
          <w:rFonts w:ascii="Palatino Linotype" w:hAnsi="Palatino Linotype" w:cs="Palatino Linotype"/>
        </w:rPr>
        <w:t>στρατείαν. Και ταις του Πνεύματος παρακληθέντες αρδείαις, πέτραν κατελάβετε ταύττν την υψίθωρον, ήνπερ τω υετώ των νοητών υδάτων πολύκαρπον ανεδείξατε.</w:t>
      </w:r>
    </w:p>
    <w:p w:rsidR="00F75F78" w:rsidRPr="00CB21CC" w:rsidRDefault="00F75F78" w:rsidP="00CB21CC">
      <w:pPr>
        <w:spacing w:line="360" w:lineRule="auto"/>
        <w:jc w:val="both"/>
        <w:rPr>
          <w:rFonts w:ascii="Palatino Linotype" w:hAnsi="Palatino Linotype" w:cs="Palatino Linotype"/>
        </w:rPr>
      </w:pPr>
      <w:r w:rsidRPr="00CB21CC">
        <w:rPr>
          <w:rFonts w:ascii="Palatino Linotype" w:hAnsi="Palatino Linotype" w:cs="Palatino Linotype"/>
        </w:rPr>
        <w:t>Τω ακρογωνιαίω δε λίθω στηριχθέντες, Μονήν εδείματε του Αρχιδιακόνου και Πρωτομάρτυρος, εις σωτηρίαν των κατά πνεύμα τεκνίων. Νυν δε εις τα αγαπητά σκηνώματα</w:t>
      </w:r>
      <w:r w:rsidRPr="00245E42">
        <w:rPr>
          <w:rFonts w:ascii="Palatino Linotype" w:hAnsi="Palatino Linotype" w:cs="Palatino Linotype"/>
        </w:rPr>
        <w:t xml:space="preserve"> </w:t>
      </w:r>
      <w:r w:rsidRPr="00CB21CC">
        <w:rPr>
          <w:rFonts w:ascii="Palatino Linotype" w:hAnsi="Palatino Linotype" w:cs="Palatino Linotype"/>
        </w:rPr>
        <w:t>του Θεού ελλιμενισθέντες, μη επιλάθησθε ημών, συν Αντωνίω τω πάνυ Φιλόθεε τρισόλβιε, πρεσβεύοντες σωθήναι τας ψυχάς ημών.</w:t>
      </w:r>
    </w:p>
    <w:p w:rsidR="00F75F78" w:rsidRPr="00245E42" w:rsidRDefault="00F75F78" w:rsidP="00245E42">
      <w:pPr>
        <w:spacing w:line="360" w:lineRule="auto"/>
        <w:jc w:val="center"/>
        <w:rPr>
          <w:rFonts w:ascii="Palatino Linotype" w:hAnsi="Palatino Linotype" w:cs="Palatino Linotype"/>
          <w:b/>
          <w:bCs/>
        </w:rPr>
      </w:pPr>
      <w:r w:rsidRPr="00245E42">
        <w:rPr>
          <w:rFonts w:ascii="Palatino Linotype" w:hAnsi="Palatino Linotype" w:cs="Palatino Linotype"/>
          <w:b/>
          <w:bCs/>
        </w:rPr>
        <w:t>Και νυν. Θεοτοκίον</w:t>
      </w:r>
    </w:p>
    <w:p w:rsidR="00F75F78" w:rsidRPr="00CB21CC" w:rsidRDefault="00F75F78" w:rsidP="00CB21CC">
      <w:pPr>
        <w:spacing w:line="360" w:lineRule="auto"/>
        <w:jc w:val="both"/>
        <w:rPr>
          <w:rFonts w:ascii="Palatino Linotype" w:hAnsi="Palatino Linotype" w:cs="Palatino Linotype"/>
        </w:rPr>
      </w:pPr>
      <w:r w:rsidRPr="00CB21CC">
        <w:rPr>
          <w:rFonts w:ascii="Palatino Linotype" w:hAnsi="Palatino Linotype" w:cs="Palatino Linotype"/>
        </w:rPr>
        <w:t>Τις μη μακαρίσει σε, Παναγία Παρθένε; τις μη ανυμνήσει σου τον αλόχευτον τόκον; ο γαρ αχρόνως εκ Πατρός εκλάμψας Υιός μονογενής, ο αυτός εκ σου της Αγνής</w:t>
      </w:r>
      <w:r w:rsidRPr="00245E42">
        <w:rPr>
          <w:rFonts w:ascii="Palatino Linotype" w:hAnsi="Palatino Linotype" w:cs="Palatino Linotype"/>
        </w:rPr>
        <w:t xml:space="preserve"> </w:t>
      </w:r>
      <w:r w:rsidRPr="00CB21CC">
        <w:rPr>
          <w:rFonts w:ascii="Palatino Linotype" w:hAnsi="Palatino Linotype" w:cs="Palatino Linotype"/>
        </w:rPr>
        <w:t>προήλθεν, αφράστως σαρκωθείς, φύσει Θεός υπάρχων, και φύσει γενόμενος άνθρωπος δι' ημάς, ουκ εις δυάδα προσώπων τεμνόμενος, αλλ' εν δυάδι φύσεων, ασυγχύτως</w:t>
      </w:r>
      <w:r w:rsidRPr="00245E42">
        <w:rPr>
          <w:rFonts w:ascii="Palatino Linotype" w:hAnsi="Palatino Linotype" w:cs="Palatino Linotype"/>
        </w:rPr>
        <w:t xml:space="preserve"> </w:t>
      </w:r>
      <w:r w:rsidRPr="00CB21CC">
        <w:rPr>
          <w:rFonts w:ascii="Palatino Linotype" w:hAnsi="Palatino Linotype" w:cs="Palatino Linotype"/>
        </w:rPr>
        <w:t>γνωριζόμενος. Αυτόν ικέτευε, σεμνή Παμμακάριστε, ελεηθήναι τας ψυχάς ημών.</w:t>
      </w:r>
    </w:p>
    <w:p w:rsidR="00F75F78" w:rsidRPr="00CB21CC" w:rsidRDefault="00F75F78" w:rsidP="00CB21CC">
      <w:pPr>
        <w:spacing w:line="360" w:lineRule="auto"/>
        <w:jc w:val="both"/>
        <w:rPr>
          <w:rFonts w:ascii="Palatino Linotype" w:hAnsi="Palatino Linotype" w:cs="Palatino Linotype"/>
        </w:rPr>
      </w:pPr>
      <w:r w:rsidRPr="00CB21CC">
        <w:rPr>
          <w:rFonts w:ascii="Palatino Linotype" w:hAnsi="Palatino Linotype" w:cs="Palatino Linotype"/>
        </w:rPr>
        <w:t>Είσοδος. Φως ιλαρόν. Προκείμενον της ημέρας. Αναγνώσματα.</w:t>
      </w:r>
    </w:p>
    <w:p w:rsidR="00F75F78" w:rsidRPr="00245E42" w:rsidRDefault="00F75F78" w:rsidP="00245E42">
      <w:pPr>
        <w:spacing w:line="360" w:lineRule="auto"/>
        <w:jc w:val="center"/>
        <w:rPr>
          <w:rFonts w:ascii="Palatino Linotype" w:hAnsi="Palatino Linotype" w:cs="Palatino Linotype"/>
          <w:b/>
          <w:bCs/>
        </w:rPr>
      </w:pPr>
      <w:r w:rsidRPr="00245E42">
        <w:rPr>
          <w:rFonts w:ascii="Palatino Linotype" w:hAnsi="Palatino Linotype" w:cs="Palatino Linotype"/>
          <w:b/>
          <w:bCs/>
        </w:rPr>
        <w:t>Σοφίας Σολομώντος το Ανάγνωσμα. (Κεφ. γ' 1)</w:t>
      </w:r>
    </w:p>
    <w:p w:rsidR="00F75F78" w:rsidRPr="00245E42" w:rsidRDefault="00F75F78" w:rsidP="00CB21CC">
      <w:pPr>
        <w:spacing w:line="360" w:lineRule="auto"/>
        <w:jc w:val="both"/>
        <w:rPr>
          <w:rFonts w:ascii="Palatino Linotype" w:hAnsi="Palatino Linotype" w:cs="Palatino Linotype"/>
          <w:b/>
          <w:bCs/>
        </w:rPr>
      </w:pPr>
      <w:r w:rsidRPr="00CB21CC">
        <w:rPr>
          <w:rFonts w:ascii="Palatino Linotype" w:hAnsi="Palatino Linotype" w:cs="Palatino Linotype"/>
        </w:rPr>
        <w:t>Δικαίων ψυχαί εν χειρί Θεού, και ου μη άψηται αυτών βάσανος. Έδοξαν εν οφθαλμοίς αφρόνων τεθνάναι, και ελογίσθη κάκωσις η έξοδος αυτών, και η αφ’ ημών</w:t>
      </w:r>
      <w:r w:rsidRPr="00245E42">
        <w:rPr>
          <w:rFonts w:ascii="Palatino Linotype" w:hAnsi="Palatino Linotype" w:cs="Palatino Linotype"/>
          <w:b/>
          <w:bCs/>
        </w:rPr>
        <w:t xml:space="preserve"> </w:t>
      </w:r>
      <w:r w:rsidRPr="00CB21CC">
        <w:rPr>
          <w:rFonts w:ascii="Palatino Linotype" w:hAnsi="Palatino Linotype" w:cs="Palatino Linotype"/>
        </w:rPr>
        <w:t>πορεία σύντριμμα· οι δε εισιν εν ειρήνη. Και γαρ εν όψει ανθρώπων εάν κολασθώσιν, η ελπίς αυτών αθανασίας πλήρης. Και ολίγα παιδευθέντες, μεγάλα ευεργετηθήσονται·</w:t>
      </w:r>
      <w:r w:rsidRPr="00245E42">
        <w:rPr>
          <w:rFonts w:ascii="Palatino Linotype" w:hAnsi="Palatino Linotype" w:cs="Palatino Linotype"/>
          <w:b/>
          <w:bCs/>
        </w:rPr>
        <w:t xml:space="preserve"> </w:t>
      </w:r>
      <w:r w:rsidRPr="00CB21CC">
        <w:rPr>
          <w:rFonts w:ascii="Palatino Linotype" w:hAnsi="Palatino Linotype" w:cs="Palatino Linotype"/>
        </w:rPr>
        <w:t>ότι ο Θεός επείρασεν αυτούς, και εύρεν αυτούς αξίους εαυτού. Ως χρυσόν εν χωνευτηρίω εδοκίμασεν αυτούς, και ως ολοκάρπωμα θυσίας προσεδέξατο αυτούς. Και</w:t>
      </w:r>
      <w:r w:rsidRPr="00245E42">
        <w:rPr>
          <w:rFonts w:ascii="Palatino Linotype" w:hAnsi="Palatino Linotype" w:cs="Palatino Linotype"/>
          <w:b/>
          <w:bCs/>
        </w:rPr>
        <w:t xml:space="preserve"> </w:t>
      </w:r>
      <w:r w:rsidRPr="00CB21CC">
        <w:rPr>
          <w:rFonts w:ascii="Palatino Linotype" w:hAnsi="Palatino Linotype" w:cs="Palatino Linotype"/>
        </w:rPr>
        <w:t>εν καιρώ επισκοπής αυτών αναλάμψουσι, και ως σπινθήρες εν καλάμη διαδραμούνται. Κρινούσιν έθνη, και κρατήσουσι λαών, και βασιλεύσει αυτών Κύριος εις τους</w:t>
      </w:r>
      <w:r w:rsidRPr="00245E42">
        <w:rPr>
          <w:rFonts w:ascii="Palatino Linotype" w:hAnsi="Palatino Linotype" w:cs="Palatino Linotype"/>
          <w:b/>
          <w:bCs/>
        </w:rPr>
        <w:t xml:space="preserve"> </w:t>
      </w:r>
      <w:r w:rsidRPr="00CB21CC">
        <w:rPr>
          <w:rFonts w:ascii="Palatino Linotype" w:hAnsi="Palatino Linotype" w:cs="Palatino Linotype"/>
        </w:rPr>
        <w:t>αιώνας. Οι πεποιθότες επ’ αυτόν, συνήσουσιν αλήθειαν, και οι πιστοί εν αγάπη προσμενούσιν αυτώ· ότι χάρις και έλεος εν τοις οσίοις αυτού και επισκοπή εν</w:t>
      </w:r>
      <w:r w:rsidRPr="00245E42">
        <w:rPr>
          <w:rFonts w:ascii="Palatino Linotype" w:hAnsi="Palatino Linotype" w:cs="Palatino Linotype"/>
          <w:b/>
          <w:bCs/>
        </w:rPr>
        <w:t xml:space="preserve"> </w:t>
      </w:r>
      <w:r w:rsidRPr="00CB21CC">
        <w:rPr>
          <w:rFonts w:ascii="Palatino Linotype" w:hAnsi="Palatino Linotype" w:cs="Palatino Linotype"/>
        </w:rPr>
        <w:t>τοις εκλεκτοίς αυτού.</w:t>
      </w:r>
    </w:p>
    <w:p w:rsidR="00F75F78" w:rsidRPr="00245E42" w:rsidRDefault="00F75F78" w:rsidP="00245E42">
      <w:pPr>
        <w:spacing w:line="360" w:lineRule="auto"/>
        <w:jc w:val="center"/>
        <w:rPr>
          <w:rFonts w:ascii="Palatino Linotype" w:hAnsi="Palatino Linotype" w:cs="Palatino Linotype"/>
          <w:b/>
          <w:bCs/>
        </w:rPr>
      </w:pPr>
      <w:r w:rsidRPr="00245E42">
        <w:rPr>
          <w:rFonts w:ascii="Palatino Linotype" w:hAnsi="Palatino Linotype" w:cs="Palatino Linotype"/>
          <w:b/>
          <w:bCs/>
        </w:rPr>
        <w:t>Σοφίας Σολομώντος το ανάγνωσμα.  (Κεφ. ζ′.7)</w:t>
      </w:r>
    </w:p>
    <w:p w:rsidR="00F75F78" w:rsidRPr="00CB21CC" w:rsidRDefault="00F75F78" w:rsidP="00CB21CC">
      <w:pPr>
        <w:spacing w:line="360" w:lineRule="auto"/>
        <w:jc w:val="both"/>
        <w:rPr>
          <w:rFonts w:ascii="Palatino Linotype" w:hAnsi="Palatino Linotype" w:cs="Palatino Linotype"/>
        </w:rPr>
      </w:pPr>
      <w:r w:rsidRPr="00CB21CC">
        <w:rPr>
          <w:rFonts w:ascii="Palatino Linotype" w:hAnsi="Palatino Linotype" w:cs="Palatino Linotype"/>
        </w:rPr>
        <w:t>Δίκαιος, εάν φθάση τελευτήσαι, εν αναπαύσει έσται. Γήρας γαρ τίμιον ου το πολυχρόνιον, ουδέ αριθμώ ετών μεμέτρηται. Πολιά δε εστι φρόνησις ανθρώποις, και</w:t>
      </w:r>
      <w:r w:rsidRPr="00245E42">
        <w:rPr>
          <w:rFonts w:ascii="Palatino Linotype" w:hAnsi="Palatino Linotype" w:cs="Palatino Linotype"/>
        </w:rPr>
        <w:t xml:space="preserve"> </w:t>
      </w:r>
      <w:r w:rsidRPr="00CB21CC">
        <w:rPr>
          <w:rFonts w:ascii="Palatino Linotype" w:hAnsi="Palatino Linotype" w:cs="Palatino Linotype"/>
        </w:rPr>
        <w:t>ηλικία γήρως βίος ακηλίδωτος. Ευάρεστος Θεώ γενόμενος, ηγαπήθη· και ζων μεταξύ αμαρτωλών, μετετέθη. Ηρπάγη, μη κακία αλλάξη σύνεσιν αυτού, η δόλος απατήση</w:t>
      </w:r>
      <w:r w:rsidRPr="00245E42">
        <w:rPr>
          <w:rFonts w:ascii="Palatino Linotype" w:hAnsi="Palatino Linotype" w:cs="Palatino Linotype"/>
        </w:rPr>
        <w:t xml:space="preserve"> </w:t>
      </w:r>
      <w:r w:rsidRPr="00CB21CC">
        <w:rPr>
          <w:rFonts w:ascii="Palatino Linotype" w:hAnsi="Palatino Linotype" w:cs="Palatino Linotype"/>
        </w:rPr>
        <w:t>ψυχήν αυτού· βασκανία γαρ φαυλότητος αμαυροί τα καλά, και ρεμβασμός επιθυμίας μεταλλεύει νουν άκακον. Τελειωθείς εν ολίγω, επλήρωσε χρόνους μακρούς· αρεστή</w:t>
      </w:r>
      <w:r w:rsidRPr="00245E42">
        <w:rPr>
          <w:rFonts w:ascii="Palatino Linotype" w:hAnsi="Palatino Linotype" w:cs="Palatino Linotype"/>
        </w:rPr>
        <w:t xml:space="preserve"> </w:t>
      </w:r>
      <w:r w:rsidRPr="00CB21CC">
        <w:rPr>
          <w:rFonts w:ascii="Palatino Linotype" w:hAnsi="Palatino Linotype" w:cs="Palatino Linotype"/>
        </w:rPr>
        <w:t>γαρ ην Κυρίω η ψυχή αυτού· δια τούτο έσπευσεν εκ μέσου πονηρίας. Οι δε λαοί ιδόντες και μη νοήσαντες, μηδέ θέντες επί διανοία το τοιούτον, ότι χάρις και</w:t>
      </w:r>
      <w:r w:rsidRPr="00245E42">
        <w:rPr>
          <w:rFonts w:ascii="Palatino Linotype" w:hAnsi="Palatino Linotype" w:cs="Palatino Linotype"/>
        </w:rPr>
        <w:t xml:space="preserve"> </w:t>
      </w:r>
      <w:r w:rsidRPr="00CB21CC">
        <w:rPr>
          <w:rFonts w:ascii="Palatino Linotype" w:hAnsi="Palatino Linotype" w:cs="Palatino Linotype"/>
        </w:rPr>
        <w:t>έλεος εν τοις οσίοις αυτού, και επισκοπή εν τοις εκλεκτοίς αυτού.  </w:t>
      </w:r>
    </w:p>
    <w:p w:rsidR="00F75F78" w:rsidRPr="00245E42" w:rsidRDefault="00F75F78" w:rsidP="00245E42">
      <w:pPr>
        <w:spacing w:line="360" w:lineRule="auto"/>
        <w:jc w:val="center"/>
        <w:rPr>
          <w:rFonts w:ascii="Palatino Linotype" w:hAnsi="Palatino Linotype" w:cs="Palatino Linotype"/>
          <w:b/>
          <w:bCs/>
        </w:rPr>
      </w:pPr>
      <w:r w:rsidRPr="00245E42">
        <w:rPr>
          <w:rFonts w:ascii="Palatino Linotype" w:hAnsi="Palatino Linotype" w:cs="Palatino Linotype"/>
          <w:b/>
          <w:bCs/>
        </w:rPr>
        <w:t>Σοφίας Σολομώντος το Ανάγνωσμα. (Κεφ. ε' 15)</w:t>
      </w:r>
    </w:p>
    <w:p w:rsidR="00F75F78" w:rsidRPr="00CB21CC" w:rsidRDefault="00F75F78" w:rsidP="00CB21CC">
      <w:pPr>
        <w:spacing w:line="360" w:lineRule="auto"/>
        <w:jc w:val="both"/>
        <w:rPr>
          <w:rFonts w:ascii="Palatino Linotype" w:hAnsi="Palatino Linotype" w:cs="Palatino Linotype"/>
        </w:rPr>
      </w:pPr>
      <w:r w:rsidRPr="00CB21CC">
        <w:rPr>
          <w:rFonts w:ascii="Palatino Linotype" w:hAnsi="Palatino Linotype" w:cs="Palatino Linotype"/>
        </w:rPr>
        <w:t>Δίκαιοι εις τον αιώνα ζώσι, και εν Κυρίω ο μισθός αυτών, και η φροντίς αυτών παρά Υψίστω. Δια τούτο λήψονται το βασίλειον της ευπρεπείας, και το διάδημα</w:t>
      </w:r>
      <w:r w:rsidRPr="00245E42">
        <w:rPr>
          <w:rFonts w:ascii="Palatino Linotype" w:hAnsi="Palatino Linotype" w:cs="Palatino Linotype"/>
        </w:rPr>
        <w:t xml:space="preserve"> </w:t>
      </w:r>
      <w:r w:rsidRPr="00CB21CC">
        <w:rPr>
          <w:rFonts w:ascii="Palatino Linotype" w:hAnsi="Palatino Linotype" w:cs="Palatino Linotype"/>
        </w:rPr>
        <w:t>του κάλλους εκ χειρός Κυρίου· ότι τη δεξιά αυτού σκεπάσει αυτούς, και τω βραχίονι υπερασπιεί αυτών. Λήψεται πανοπλίαν τον ζήλον αυτού, και οπλοποιήσει</w:t>
      </w:r>
      <w:r w:rsidRPr="00245E42">
        <w:rPr>
          <w:rFonts w:ascii="Palatino Linotype" w:hAnsi="Palatino Linotype" w:cs="Palatino Linotype"/>
        </w:rPr>
        <w:t xml:space="preserve"> </w:t>
      </w:r>
      <w:r w:rsidRPr="00CB21CC">
        <w:rPr>
          <w:rFonts w:ascii="Palatino Linotype" w:hAnsi="Palatino Linotype" w:cs="Palatino Linotype"/>
        </w:rPr>
        <w:t>την κτίσιν εις άμυναν εχθρών. Ενδύσεται θώρακα, δικαιοσύνην· και περιθήσεται κόρυθα, κρίσιν ανυπόκριτον. Λήψεται ασπίδα ακαταμάχητον οσιότητα· οξυνεί δε</w:t>
      </w:r>
      <w:r w:rsidRPr="00245E42">
        <w:rPr>
          <w:rFonts w:ascii="Palatino Linotype" w:hAnsi="Palatino Linotype" w:cs="Palatino Linotype"/>
        </w:rPr>
        <w:t xml:space="preserve"> </w:t>
      </w:r>
      <w:r w:rsidRPr="00CB21CC">
        <w:rPr>
          <w:rFonts w:ascii="Palatino Linotype" w:hAnsi="Palatino Linotype" w:cs="Palatino Linotype"/>
        </w:rPr>
        <w:t>απότομον οργήν εις ρομφαίαν. Συνεκπολεμήσει αυτώ ο κόσμος επί τους παράφρονας· πορεύσονται εύστοχοι βολίδες αστραπών, και ως από ευκύκλου τόξου, των νεφών,</w:t>
      </w:r>
      <w:r w:rsidRPr="00245E42">
        <w:rPr>
          <w:rFonts w:ascii="Palatino Linotype" w:hAnsi="Palatino Linotype" w:cs="Palatino Linotype"/>
        </w:rPr>
        <w:t xml:space="preserve"> </w:t>
      </w:r>
      <w:r w:rsidRPr="00CB21CC">
        <w:rPr>
          <w:rFonts w:ascii="Palatino Linotype" w:hAnsi="Palatino Linotype" w:cs="Palatino Linotype"/>
        </w:rPr>
        <w:t>επί σκοπόν αλούνται· και εκ πετροβόλου θυμού πλήρεις ριφήσονται χάλαζαι. Αγανακτήσει κατ’ αυτών ύδωρ θαλάσσης· ποταμοί δε συγκλύσουσιν αποτόμως. Αντιστήσεται</w:t>
      </w:r>
      <w:r w:rsidRPr="00245E42">
        <w:rPr>
          <w:rFonts w:ascii="Palatino Linotype" w:hAnsi="Palatino Linotype" w:cs="Palatino Linotype"/>
        </w:rPr>
        <w:t xml:space="preserve"> </w:t>
      </w:r>
      <w:r w:rsidRPr="00CB21CC">
        <w:rPr>
          <w:rFonts w:ascii="Palatino Linotype" w:hAnsi="Palatino Linotype" w:cs="Palatino Linotype"/>
        </w:rPr>
        <w:t>αυτοίς πνεύμα δυνάμεως, και ως λαίλαψ εκλικμήσει αυτούς, και ερημώσει πάσαν την γην ανομία, και η κακοπραγία περιτρέψει θρόνους δυναστών. Ακούσατε ουν</w:t>
      </w:r>
      <w:r w:rsidRPr="00245E42">
        <w:rPr>
          <w:rFonts w:ascii="Palatino Linotype" w:hAnsi="Palatino Linotype" w:cs="Palatino Linotype"/>
        </w:rPr>
        <w:t xml:space="preserve"> </w:t>
      </w:r>
      <w:r w:rsidRPr="00CB21CC">
        <w:rPr>
          <w:rFonts w:ascii="Palatino Linotype" w:hAnsi="Palatino Linotype" w:cs="Palatino Linotype"/>
        </w:rPr>
        <w:t>βασιλείς, και σύνετε· μάθετε δικασταί περάτων γης. Ενωτίσασθε οι κρατούντες πλήθους, και γεγαυρωμένοι επί όχλοις εθνών· ότι εδόθη παρά Κυρίου η κράτησις</w:t>
      </w:r>
      <w:r w:rsidRPr="00245E42">
        <w:rPr>
          <w:rFonts w:ascii="Palatino Linotype" w:hAnsi="Palatino Linotype" w:cs="Palatino Linotype"/>
        </w:rPr>
        <w:t xml:space="preserve"> </w:t>
      </w:r>
      <w:r w:rsidRPr="00CB21CC">
        <w:rPr>
          <w:rFonts w:ascii="Palatino Linotype" w:hAnsi="Palatino Linotype" w:cs="Palatino Linotype"/>
        </w:rPr>
        <w:t>υμίν, και η δυναστεία παρά Υψίστου.</w:t>
      </w:r>
    </w:p>
    <w:p w:rsidR="00F75F78" w:rsidRPr="00245E42" w:rsidRDefault="00F75F78" w:rsidP="00245E42">
      <w:pPr>
        <w:spacing w:line="360" w:lineRule="auto"/>
        <w:jc w:val="center"/>
        <w:rPr>
          <w:rFonts w:ascii="Palatino Linotype" w:hAnsi="Palatino Linotype" w:cs="Palatino Linotype"/>
          <w:b/>
          <w:bCs/>
        </w:rPr>
      </w:pPr>
      <w:r w:rsidRPr="00245E42">
        <w:rPr>
          <w:rFonts w:ascii="Palatino Linotype" w:hAnsi="Palatino Linotype" w:cs="Palatino Linotype"/>
          <w:b/>
          <w:bCs/>
        </w:rPr>
        <w:t>Λιτή. Ήχος α</w:t>
      </w:r>
      <w:r w:rsidRPr="00A264C9">
        <w:rPr>
          <w:rFonts w:ascii="Palatino Linotype" w:hAnsi="Palatino Linotype" w:cs="Palatino Linotype"/>
          <w:b/>
          <w:bCs/>
        </w:rPr>
        <w:t>’</w:t>
      </w:r>
      <w:r w:rsidRPr="00245E42">
        <w:rPr>
          <w:rFonts w:ascii="Palatino Linotype" w:hAnsi="Palatino Linotype" w:cs="Palatino Linotype"/>
          <w:b/>
          <w:bCs/>
        </w:rPr>
        <w:t xml:space="preserve"> .</w:t>
      </w:r>
    </w:p>
    <w:p w:rsidR="00F75F78" w:rsidRPr="00CB21CC" w:rsidRDefault="00F75F78" w:rsidP="00CB21CC">
      <w:pPr>
        <w:spacing w:line="360" w:lineRule="auto"/>
        <w:jc w:val="both"/>
        <w:rPr>
          <w:rFonts w:ascii="Palatino Linotype" w:hAnsi="Palatino Linotype" w:cs="Palatino Linotype"/>
        </w:rPr>
      </w:pPr>
      <w:r w:rsidRPr="00CB21CC">
        <w:rPr>
          <w:rFonts w:ascii="Palatino Linotype" w:hAnsi="Palatino Linotype" w:cs="Palatino Linotype"/>
        </w:rPr>
        <w:t>Ευφραίνου και αγάλλου η Λιθούπολις των Μετεώρων, ότι πολλά σοι τέκνα επιθυμιών του Πνεύματος ανέστησέ σοι Κύριος. Εν οις και οι θεόφρονες Πατέρες Αντώνιος</w:t>
      </w:r>
      <w:r w:rsidRPr="00245E42">
        <w:rPr>
          <w:rFonts w:ascii="Palatino Linotype" w:hAnsi="Palatino Linotype" w:cs="Palatino Linotype"/>
        </w:rPr>
        <w:t xml:space="preserve"> </w:t>
      </w:r>
      <w:r w:rsidRPr="00CB21CC">
        <w:rPr>
          <w:rFonts w:ascii="Palatino Linotype" w:hAnsi="Palatino Linotype" w:cs="Palatino Linotype"/>
        </w:rPr>
        <w:t>και Φιλόθεος, του Πρωτομάρτυρος οι διάκονοι και Κτίτορες. Ους και βλέπουσα κατασκηνούντας εν ταις αυλαίς των πρωτοτόκων, ως η πάλαι Άννα αναβόησον· εστερεώθη</w:t>
      </w:r>
      <w:r w:rsidRPr="00245E42">
        <w:rPr>
          <w:rFonts w:ascii="Palatino Linotype" w:hAnsi="Palatino Linotype" w:cs="Palatino Linotype"/>
        </w:rPr>
        <w:t xml:space="preserve"> </w:t>
      </w:r>
      <w:r w:rsidRPr="00CB21CC">
        <w:rPr>
          <w:rFonts w:ascii="Palatino Linotype" w:hAnsi="Palatino Linotype" w:cs="Palatino Linotype"/>
        </w:rPr>
        <w:t>η καρδία μου Κύριε, ότι υιούς μοι επταπλασίως της εχούσης τον άνδρα εδωρήσω τούτους τους παναρίστους. Ων ταις πρεσβείαις, κράτυνον την κληρονομίαν σου,</w:t>
      </w:r>
      <w:r w:rsidRPr="00245E42">
        <w:rPr>
          <w:rFonts w:ascii="Palatino Linotype" w:hAnsi="Palatino Linotype" w:cs="Palatino Linotype"/>
        </w:rPr>
        <w:t xml:space="preserve"> </w:t>
      </w:r>
      <w:r w:rsidRPr="00CB21CC">
        <w:rPr>
          <w:rFonts w:ascii="Palatino Linotype" w:hAnsi="Palatino Linotype" w:cs="Palatino Linotype"/>
        </w:rPr>
        <w:t>δωρούμενος αυτή το μέγα έλεος.</w:t>
      </w:r>
    </w:p>
    <w:p w:rsidR="00F75F78" w:rsidRPr="00245E42" w:rsidRDefault="00F75F78" w:rsidP="00245E42">
      <w:pPr>
        <w:spacing w:line="360" w:lineRule="auto"/>
        <w:jc w:val="center"/>
        <w:rPr>
          <w:rFonts w:ascii="Palatino Linotype" w:hAnsi="Palatino Linotype" w:cs="Palatino Linotype"/>
          <w:b/>
          <w:bCs/>
        </w:rPr>
      </w:pPr>
      <w:r w:rsidRPr="00245E42">
        <w:rPr>
          <w:rFonts w:ascii="Palatino Linotype" w:hAnsi="Palatino Linotype" w:cs="Palatino Linotype"/>
          <w:b/>
          <w:bCs/>
        </w:rPr>
        <w:t>Ήχος β’ .</w:t>
      </w:r>
    </w:p>
    <w:p w:rsidR="00F75F78" w:rsidRPr="00CB21CC" w:rsidRDefault="00F75F78" w:rsidP="00CB21CC">
      <w:pPr>
        <w:spacing w:line="360" w:lineRule="auto"/>
        <w:jc w:val="both"/>
        <w:rPr>
          <w:rFonts w:ascii="Palatino Linotype" w:hAnsi="Palatino Linotype" w:cs="Palatino Linotype"/>
        </w:rPr>
      </w:pPr>
      <w:r w:rsidRPr="00CB21CC">
        <w:rPr>
          <w:rFonts w:ascii="Palatino Linotype" w:hAnsi="Palatino Linotype" w:cs="Palatino Linotype"/>
        </w:rPr>
        <w:t>Ουκ εμποδών σοι γέγονε Πάτερ Αντώνιε, η της επικήρου βασιλείας οικείωσις, προς κληρονομίαν του Παραδείσου, ότι ηλόγησας ταύτης ως φθαρτής και ουδέν ωφελούσης·</w:t>
      </w:r>
      <w:r w:rsidRPr="00245E42">
        <w:rPr>
          <w:rFonts w:ascii="Palatino Linotype" w:hAnsi="Palatino Linotype" w:cs="Palatino Linotype"/>
        </w:rPr>
        <w:t xml:space="preserve"> </w:t>
      </w:r>
      <w:r w:rsidRPr="00CB21CC">
        <w:rPr>
          <w:rFonts w:ascii="Palatino Linotype" w:hAnsi="Palatino Linotype" w:cs="Palatino Linotype"/>
        </w:rPr>
        <w:t>όθεν φιλερήμως ασκήσεις, και τω της συνειδήσεως μαρτυρίω εκουσίως υπαχθείς, τη ευλογία του κεχαριτωμένου Πρωτομάρτυρος, καθορών ενώπιόν σου τον Κύριον</w:t>
      </w:r>
      <w:r w:rsidRPr="00245E42">
        <w:rPr>
          <w:rFonts w:ascii="Palatino Linotype" w:hAnsi="Palatino Linotype" w:cs="Palatino Linotype"/>
        </w:rPr>
        <w:t xml:space="preserve"> </w:t>
      </w:r>
      <w:r w:rsidRPr="00CB21CC">
        <w:rPr>
          <w:rFonts w:ascii="Palatino Linotype" w:hAnsi="Palatino Linotype" w:cs="Palatino Linotype"/>
        </w:rPr>
        <w:t>διαπαντός, σκήνωμα θείον ανήγειρας, εν ω Θεός λατρεύεται και ψυχαί Αυτόν ευρίσκουσι, δοξάζουσαι την μνήμην σου πανόσιε.</w:t>
      </w:r>
    </w:p>
    <w:p w:rsidR="00F75F78" w:rsidRPr="00245E42" w:rsidRDefault="00F75F78" w:rsidP="00245E42">
      <w:pPr>
        <w:spacing w:line="360" w:lineRule="auto"/>
        <w:jc w:val="center"/>
        <w:rPr>
          <w:rFonts w:ascii="Palatino Linotype" w:hAnsi="Palatino Linotype" w:cs="Palatino Linotype"/>
          <w:b/>
          <w:bCs/>
        </w:rPr>
      </w:pPr>
      <w:r w:rsidRPr="00245E42">
        <w:rPr>
          <w:rFonts w:ascii="Palatino Linotype" w:hAnsi="Palatino Linotype" w:cs="Palatino Linotype"/>
          <w:b/>
          <w:bCs/>
        </w:rPr>
        <w:t>Ήχος γ’ .</w:t>
      </w:r>
    </w:p>
    <w:p w:rsidR="00F75F78" w:rsidRPr="00245E42" w:rsidRDefault="00F75F78" w:rsidP="00CB21CC">
      <w:pPr>
        <w:spacing w:line="360" w:lineRule="auto"/>
        <w:jc w:val="both"/>
        <w:rPr>
          <w:rFonts w:ascii="Palatino Linotype" w:hAnsi="Palatino Linotype" w:cs="Palatino Linotype"/>
          <w:b/>
          <w:bCs/>
        </w:rPr>
      </w:pPr>
      <w:r w:rsidRPr="00CB21CC">
        <w:rPr>
          <w:rFonts w:ascii="Palatino Linotype" w:hAnsi="Palatino Linotype" w:cs="Palatino Linotype"/>
        </w:rPr>
        <w:t>Εν τω αγρώ Κυρίου εργαζόμενος, ουκ εστράφης εις τα οπίσω Πάτερ Φιλόθεε, ώσπερ η του Λωτ εκείνου γυνή, αλλ’ ευθυδρομών κατείληφας την πνευματικώς νοουμένην</w:t>
      </w:r>
      <w:r w:rsidRPr="00245E42">
        <w:rPr>
          <w:rFonts w:ascii="Palatino Linotype" w:hAnsi="Palatino Linotype" w:cs="Palatino Linotype"/>
          <w:b/>
          <w:bCs/>
        </w:rPr>
        <w:t xml:space="preserve"> </w:t>
      </w:r>
      <w:r w:rsidRPr="00CB21CC">
        <w:rPr>
          <w:rFonts w:ascii="Palatino Linotype" w:hAnsi="Palatino Linotype" w:cs="Palatino Linotype"/>
        </w:rPr>
        <w:t>Σηγώρ, ένθα ασφαλώς απολαύων της μυστικής τραπέζης μνημόνευε ημών, ίνα ρυσθώμεν των παγίδων του εχθρού, και της τρυφής γενώμεθα μέτοχοι, ταις φιλοτέκνοις</w:t>
      </w:r>
      <w:r w:rsidRPr="00245E42">
        <w:rPr>
          <w:rFonts w:ascii="Palatino Linotype" w:hAnsi="Palatino Linotype" w:cs="Palatino Linotype"/>
          <w:b/>
          <w:bCs/>
        </w:rPr>
        <w:t xml:space="preserve"> </w:t>
      </w:r>
      <w:r w:rsidRPr="00CB21CC">
        <w:rPr>
          <w:rFonts w:ascii="Palatino Linotype" w:hAnsi="Palatino Linotype" w:cs="Palatino Linotype"/>
        </w:rPr>
        <w:t>πρεσβείαις σου.</w:t>
      </w:r>
    </w:p>
    <w:p w:rsidR="00F75F78" w:rsidRPr="00245E42" w:rsidRDefault="00F75F78" w:rsidP="00245E42">
      <w:pPr>
        <w:spacing w:line="360" w:lineRule="auto"/>
        <w:jc w:val="center"/>
        <w:rPr>
          <w:rFonts w:ascii="Palatino Linotype" w:hAnsi="Palatino Linotype" w:cs="Palatino Linotype"/>
          <w:b/>
          <w:bCs/>
        </w:rPr>
      </w:pPr>
      <w:r w:rsidRPr="00245E42">
        <w:rPr>
          <w:rFonts w:ascii="Palatino Linotype" w:hAnsi="Palatino Linotype" w:cs="Palatino Linotype"/>
          <w:b/>
          <w:bCs/>
        </w:rPr>
        <w:t>Ήχος δ</w:t>
      </w:r>
      <w:r w:rsidRPr="00A264C9">
        <w:rPr>
          <w:rFonts w:ascii="Palatino Linotype" w:hAnsi="Palatino Linotype" w:cs="Palatino Linotype"/>
          <w:b/>
          <w:bCs/>
        </w:rPr>
        <w:t>’</w:t>
      </w:r>
      <w:r w:rsidRPr="00245E42">
        <w:rPr>
          <w:rFonts w:ascii="Palatino Linotype" w:hAnsi="Palatino Linotype" w:cs="Palatino Linotype"/>
          <w:b/>
          <w:bCs/>
        </w:rPr>
        <w:t xml:space="preserve"> .</w:t>
      </w:r>
    </w:p>
    <w:p w:rsidR="00F75F78" w:rsidRPr="00CB21CC" w:rsidRDefault="00F75F78" w:rsidP="00CB21CC">
      <w:pPr>
        <w:spacing w:line="360" w:lineRule="auto"/>
        <w:jc w:val="both"/>
        <w:rPr>
          <w:rFonts w:ascii="Palatino Linotype" w:hAnsi="Palatino Linotype" w:cs="Palatino Linotype"/>
        </w:rPr>
      </w:pPr>
      <w:r w:rsidRPr="00CB21CC">
        <w:rPr>
          <w:rFonts w:ascii="Palatino Linotype" w:hAnsi="Palatino Linotype" w:cs="Palatino Linotype"/>
        </w:rPr>
        <w:t>Όπου Θεός το ποθούμενον, το ασθενές νευρούται, το αδύνατον πραγματούται και το υπέρ λόγον φανερούται. Ούτω πιστεύοντες θεοφόροι Πατέρες, έργον εποιήσατε</w:t>
      </w:r>
      <w:r w:rsidRPr="00245E42">
        <w:rPr>
          <w:rFonts w:ascii="Palatino Linotype" w:hAnsi="Palatino Linotype" w:cs="Palatino Linotype"/>
        </w:rPr>
        <w:t xml:space="preserve"> </w:t>
      </w:r>
      <w:r w:rsidRPr="00CB21CC">
        <w:rPr>
          <w:rFonts w:ascii="Palatino Linotype" w:hAnsi="Palatino Linotype" w:cs="Palatino Linotype"/>
        </w:rPr>
        <w:t>σωτήριον, ου μόνον ταις οσίαις ψυχαίς υμών, αλλά και πάσι τοις μεθ’ υμάς κληρονόμοις. Βλέποντες γαρ τα θαυμάσια, της υμετέρας διαγωγής στομούμεθα και τας</w:t>
      </w:r>
      <w:r w:rsidRPr="00245E42">
        <w:rPr>
          <w:rFonts w:ascii="Palatino Linotype" w:hAnsi="Palatino Linotype" w:cs="Palatino Linotype"/>
        </w:rPr>
        <w:t xml:space="preserve"> </w:t>
      </w:r>
      <w:r w:rsidRPr="00CB21CC">
        <w:rPr>
          <w:rFonts w:ascii="Palatino Linotype" w:hAnsi="Palatino Linotype" w:cs="Palatino Linotype"/>
        </w:rPr>
        <w:t>καρδίας άνω κατευθύνοντες, απεκδεχόμεθα την απολύτρωσιν, ευχαίς υμών αγίαις οσιώτατοι.</w:t>
      </w:r>
    </w:p>
    <w:p w:rsidR="00F75F78" w:rsidRPr="00245E42" w:rsidRDefault="00F75F78" w:rsidP="00245E42">
      <w:pPr>
        <w:spacing w:line="360" w:lineRule="auto"/>
        <w:jc w:val="center"/>
        <w:rPr>
          <w:rFonts w:ascii="Palatino Linotype" w:hAnsi="Palatino Linotype" w:cs="Palatino Linotype"/>
          <w:b/>
          <w:bCs/>
        </w:rPr>
      </w:pPr>
      <w:r w:rsidRPr="00245E42">
        <w:rPr>
          <w:rFonts w:ascii="Palatino Linotype" w:hAnsi="Palatino Linotype" w:cs="Palatino Linotype"/>
          <w:b/>
          <w:bCs/>
        </w:rPr>
        <w:t>Δόξα. Ήχος πλ. α</w:t>
      </w:r>
      <w:r w:rsidRPr="00A264C9">
        <w:rPr>
          <w:rFonts w:ascii="Palatino Linotype" w:hAnsi="Palatino Linotype" w:cs="Palatino Linotype"/>
          <w:b/>
          <w:bCs/>
        </w:rPr>
        <w:t>’</w:t>
      </w:r>
      <w:r w:rsidRPr="00245E42">
        <w:rPr>
          <w:rFonts w:ascii="Palatino Linotype" w:hAnsi="Palatino Linotype" w:cs="Palatino Linotype"/>
          <w:b/>
          <w:bCs/>
        </w:rPr>
        <w:t xml:space="preserve"> .</w:t>
      </w:r>
    </w:p>
    <w:p w:rsidR="00F75F78" w:rsidRPr="00CB21CC" w:rsidRDefault="00F75F78" w:rsidP="00CB21CC">
      <w:pPr>
        <w:spacing w:line="360" w:lineRule="auto"/>
        <w:jc w:val="both"/>
        <w:rPr>
          <w:rFonts w:ascii="Palatino Linotype" w:hAnsi="Palatino Linotype" w:cs="Palatino Linotype"/>
        </w:rPr>
      </w:pPr>
      <w:r w:rsidRPr="00CB21CC">
        <w:rPr>
          <w:rFonts w:ascii="Palatino Linotype" w:hAnsi="Palatino Linotype" w:cs="Palatino Linotype"/>
        </w:rPr>
        <w:t>Αγγελομιμήτως βιοτεύσαντες Πατέρες μακάριοι, επετάσθητε ταις πτέρυξι της πράξεως και θεωρίας εις ύψη νοητά. Και τον άνικμον στύλον τούτον βαθέως κατανεώσαντες,</w:t>
      </w:r>
      <w:r w:rsidRPr="00245E42">
        <w:rPr>
          <w:rFonts w:ascii="Palatino Linotype" w:hAnsi="Palatino Linotype" w:cs="Palatino Linotype"/>
        </w:rPr>
        <w:t xml:space="preserve"> </w:t>
      </w:r>
      <w:r w:rsidRPr="00CB21CC">
        <w:rPr>
          <w:rFonts w:ascii="Palatino Linotype" w:hAnsi="Palatino Linotype" w:cs="Palatino Linotype"/>
        </w:rPr>
        <w:t>σπέρμα θείον και αιώνιον εναπεκρύψατα, ο καρπούς παλιντοκίας φιλοθέου τη Εκκλησία παρέχει φαιδρώς· όθεν την μνήμην υμών ετησίως πανηγυρίζοντες, προσπίπτομεν</w:t>
      </w:r>
      <w:r w:rsidRPr="00245E42">
        <w:rPr>
          <w:rFonts w:ascii="Palatino Linotype" w:hAnsi="Palatino Linotype" w:cs="Palatino Linotype"/>
        </w:rPr>
        <w:t xml:space="preserve"> </w:t>
      </w:r>
      <w:r w:rsidRPr="00CB21CC">
        <w:rPr>
          <w:rFonts w:ascii="Palatino Linotype" w:hAnsi="Palatino Linotype" w:cs="Palatino Linotype"/>
        </w:rPr>
        <w:t>ικετεύοντες εκτενώς πρεσβεύσατε τω Παντοκράτορι Θεώ, άμα Στεφάνω τω κλεινώ ημών προστάτη και Χαραλάμπη τω γερασμίω γέροντι, όπως τυχόντες της ουρανών κληρονομίας,</w:t>
      </w:r>
      <w:r w:rsidRPr="00245E42">
        <w:rPr>
          <w:rFonts w:ascii="Palatino Linotype" w:hAnsi="Palatino Linotype" w:cs="Palatino Linotype"/>
        </w:rPr>
        <w:t xml:space="preserve"> </w:t>
      </w:r>
      <w:r w:rsidRPr="00CB21CC">
        <w:rPr>
          <w:rFonts w:ascii="Palatino Linotype" w:hAnsi="Palatino Linotype" w:cs="Palatino Linotype"/>
        </w:rPr>
        <w:t>τον Κύριον συν υμίν δοξάζομεν, Αντώνιε και Φιλόθεε.</w:t>
      </w:r>
    </w:p>
    <w:p w:rsidR="00F75F78" w:rsidRPr="00245E42" w:rsidRDefault="00F75F78" w:rsidP="00245E42">
      <w:pPr>
        <w:spacing w:line="360" w:lineRule="auto"/>
        <w:jc w:val="center"/>
        <w:rPr>
          <w:rFonts w:ascii="Palatino Linotype" w:hAnsi="Palatino Linotype" w:cs="Palatino Linotype"/>
          <w:b/>
          <w:bCs/>
        </w:rPr>
      </w:pPr>
      <w:r w:rsidRPr="00245E42">
        <w:rPr>
          <w:rFonts w:ascii="Palatino Linotype" w:hAnsi="Palatino Linotype" w:cs="Palatino Linotype"/>
          <w:b/>
          <w:bCs/>
        </w:rPr>
        <w:t>Και νυν. Θεοτοκίον</w:t>
      </w:r>
    </w:p>
    <w:p w:rsidR="00F75F78" w:rsidRPr="00CB21CC" w:rsidRDefault="00F75F78" w:rsidP="00CB21CC">
      <w:pPr>
        <w:spacing w:line="360" w:lineRule="auto"/>
        <w:jc w:val="both"/>
        <w:rPr>
          <w:rFonts w:ascii="Palatino Linotype" w:hAnsi="Palatino Linotype" w:cs="Palatino Linotype"/>
        </w:rPr>
      </w:pPr>
      <w:r w:rsidRPr="00CB21CC">
        <w:rPr>
          <w:rFonts w:ascii="Palatino Linotype" w:hAnsi="Palatino Linotype" w:cs="Palatino Linotype"/>
        </w:rPr>
        <w:t>Ναός και πύλη υπάρχεις, παλάτιον και θρόνος του Βασιλέως, Παρθένε πάνσεμνε, δι' ης ο λυτρωτής μου Χριστός ο Κύριος, τοις εν σκότει καθεύδουσιν επέφανεν,</w:t>
      </w:r>
      <w:r w:rsidRPr="00245E42">
        <w:rPr>
          <w:rFonts w:ascii="Palatino Linotype" w:hAnsi="Palatino Linotype" w:cs="Palatino Linotype"/>
        </w:rPr>
        <w:t xml:space="preserve"> </w:t>
      </w:r>
      <w:r w:rsidRPr="00CB21CC">
        <w:rPr>
          <w:rFonts w:ascii="Palatino Linotype" w:hAnsi="Palatino Linotype" w:cs="Palatino Linotype"/>
        </w:rPr>
        <w:t>Ήλιος υπάρχων δικαιοσύνης, φωτίσαι θέλων ους έπλασε, κατ' εικόνα ιδίαν χειρί τη εαυτού. Διο Πανύμνητε, ως μητρικήν παρρησίαν προς αυτόν κεκτημένη, αδιαλείπτως</w:t>
      </w:r>
      <w:r w:rsidRPr="00245E42">
        <w:rPr>
          <w:rFonts w:ascii="Palatino Linotype" w:hAnsi="Palatino Linotype" w:cs="Palatino Linotype"/>
        </w:rPr>
        <w:t xml:space="preserve"> </w:t>
      </w:r>
      <w:r w:rsidRPr="00CB21CC">
        <w:rPr>
          <w:rFonts w:ascii="Palatino Linotype" w:hAnsi="Palatino Linotype" w:cs="Palatino Linotype"/>
        </w:rPr>
        <w:t>πρέσβευε, σωθήναι τας ψυχάς ημών.</w:t>
      </w:r>
    </w:p>
    <w:p w:rsidR="00F75F78" w:rsidRPr="00245E42" w:rsidRDefault="00F75F78" w:rsidP="00245E42">
      <w:pPr>
        <w:spacing w:line="360" w:lineRule="auto"/>
        <w:jc w:val="center"/>
        <w:rPr>
          <w:rFonts w:ascii="Palatino Linotype" w:hAnsi="Palatino Linotype" w:cs="Palatino Linotype"/>
          <w:b/>
          <w:bCs/>
        </w:rPr>
      </w:pPr>
      <w:r w:rsidRPr="00245E42">
        <w:rPr>
          <w:rFonts w:ascii="Palatino Linotype" w:hAnsi="Palatino Linotype" w:cs="Palatino Linotype"/>
          <w:b/>
          <w:bCs/>
        </w:rPr>
        <w:t>Εις τον Στίχον. Ήχος πλ. α’ . Χαίροις ασκητικών.</w:t>
      </w:r>
    </w:p>
    <w:p w:rsidR="00F75F78" w:rsidRPr="00CB21CC" w:rsidRDefault="00F75F78" w:rsidP="00CB21CC">
      <w:pPr>
        <w:spacing w:line="360" w:lineRule="auto"/>
        <w:jc w:val="both"/>
        <w:rPr>
          <w:rFonts w:ascii="Palatino Linotype" w:hAnsi="Palatino Linotype" w:cs="Palatino Linotype"/>
        </w:rPr>
      </w:pPr>
      <w:r w:rsidRPr="00CB21CC">
        <w:rPr>
          <w:rFonts w:ascii="Palatino Linotype" w:hAnsi="Palatino Linotype" w:cs="Palatino Linotype"/>
        </w:rPr>
        <w:t>Χαίροις, η ξυνωρίς η σεπτή, του Πρωτομάρτυρος οι θείοι κοσμήτορες, η βάσις της Μάνδρας ταύτης, οι οδηγοί προς Θεόν, οι σεπτοί επόπται και διδάσκαλοι, ψυχών</w:t>
      </w:r>
    </w:p>
    <w:p w:rsidR="00F75F78" w:rsidRPr="00CB21CC" w:rsidRDefault="00F75F78" w:rsidP="00CB21CC">
      <w:pPr>
        <w:spacing w:line="360" w:lineRule="auto"/>
        <w:jc w:val="both"/>
        <w:rPr>
          <w:rFonts w:ascii="Palatino Linotype" w:hAnsi="Palatino Linotype" w:cs="Palatino Linotype"/>
        </w:rPr>
      </w:pPr>
      <w:r w:rsidRPr="00CB21CC">
        <w:rPr>
          <w:rFonts w:ascii="Palatino Linotype" w:hAnsi="Palatino Linotype" w:cs="Palatino Linotype"/>
        </w:rPr>
        <w:t>αι κατέφυγον, υμετέραις δεήσεσιν, εν τοις κινδύνοις, απροσμάχητοι φύλακες, τους ποικίλους τε, πειρασμούς διαλύοντες, χάριν δε επομβρίζοντες, ιδρώσιν ασκήσεως,</w:t>
      </w:r>
      <w:r w:rsidRPr="00245E42">
        <w:rPr>
          <w:rFonts w:ascii="Palatino Linotype" w:hAnsi="Palatino Linotype" w:cs="Palatino Linotype"/>
        </w:rPr>
        <w:t xml:space="preserve"> </w:t>
      </w:r>
      <w:r w:rsidRPr="00CB21CC">
        <w:rPr>
          <w:rFonts w:ascii="Palatino Linotype" w:hAnsi="Palatino Linotype" w:cs="Palatino Linotype"/>
        </w:rPr>
        <w:t>καρποφορούντες τους πόνους, των ημών τέκνων εκάστοτε, Φιλόθεε Πάτερ, και Αντώνιε θεόφρον, χαίρετε πάντοτε.</w:t>
      </w:r>
    </w:p>
    <w:p w:rsidR="00F75F78" w:rsidRPr="00CB21CC" w:rsidRDefault="00F75F78" w:rsidP="00CB21CC">
      <w:pPr>
        <w:spacing w:line="360" w:lineRule="auto"/>
        <w:jc w:val="both"/>
        <w:rPr>
          <w:rFonts w:ascii="Palatino Linotype" w:hAnsi="Palatino Linotype" w:cs="Palatino Linotype"/>
        </w:rPr>
      </w:pPr>
      <w:r w:rsidRPr="00CB21CC">
        <w:rPr>
          <w:rFonts w:ascii="Palatino Linotype" w:hAnsi="Palatino Linotype" w:cs="Palatino Linotype"/>
        </w:rPr>
        <w:t>Στ.: Υπομένων υπέμεινα τον Κύριον, και προσέσχε και εισήκουσε της φωνής της δεήσεώς μου.</w:t>
      </w:r>
    </w:p>
    <w:p w:rsidR="00F75F78" w:rsidRPr="00CB21CC" w:rsidRDefault="00F75F78" w:rsidP="00CB21CC">
      <w:pPr>
        <w:spacing w:line="360" w:lineRule="auto"/>
        <w:jc w:val="both"/>
        <w:rPr>
          <w:rFonts w:ascii="Palatino Linotype" w:hAnsi="Palatino Linotype" w:cs="Palatino Linotype"/>
        </w:rPr>
      </w:pPr>
      <w:r w:rsidRPr="00CB21CC">
        <w:rPr>
          <w:rFonts w:ascii="Palatino Linotype" w:hAnsi="Palatino Linotype" w:cs="Palatino Linotype"/>
        </w:rPr>
        <w:t>Χαίροις, καθαρωτάτη ψυχή, επωνυμών καθηγητή της ασκήσεως, ου μόνον αλλά και τούτου, εκμάξας πάνυ σοφώς, αρετήν και θείον καταγώγιον, γενόμενος Όσιε, και</w:t>
      </w:r>
      <w:r w:rsidRPr="00245E42">
        <w:rPr>
          <w:rFonts w:ascii="Palatino Linotype" w:hAnsi="Palatino Linotype" w:cs="Palatino Linotype"/>
        </w:rPr>
        <w:t xml:space="preserve"> </w:t>
      </w:r>
      <w:r w:rsidRPr="00CB21CC">
        <w:rPr>
          <w:rFonts w:ascii="Palatino Linotype" w:hAnsi="Palatino Linotype" w:cs="Palatino Linotype"/>
        </w:rPr>
        <w:t>τω ζήλω πυρούμενος, της Βασιλείας, ώδε ταύτην βιώσας, ως παράδεισον συστησάμενος πάγκαλλον, μάνδραν εν η συνήγαγες, Κυρίου τα πρόβατα, ταις πατρικαίς σου</w:t>
      </w:r>
      <w:r w:rsidRPr="00245E42">
        <w:rPr>
          <w:rFonts w:ascii="Palatino Linotype" w:hAnsi="Palatino Linotype" w:cs="Palatino Linotype"/>
        </w:rPr>
        <w:t xml:space="preserve"> </w:t>
      </w:r>
      <w:r w:rsidRPr="00CB21CC">
        <w:rPr>
          <w:rFonts w:ascii="Palatino Linotype" w:hAnsi="Palatino Linotype" w:cs="Palatino Linotype"/>
        </w:rPr>
        <w:t>πορείαις, πείθων και ταύτα πορεύεσθαι, αθλείν τε νομίμως, και δοξάζειν σε προφρόνως, μάκαρ Αντώνιε.</w:t>
      </w:r>
    </w:p>
    <w:p w:rsidR="00F75F78" w:rsidRPr="00CB21CC" w:rsidRDefault="00F75F78" w:rsidP="00CB21CC">
      <w:pPr>
        <w:spacing w:line="360" w:lineRule="auto"/>
        <w:jc w:val="both"/>
        <w:rPr>
          <w:rFonts w:ascii="Palatino Linotype" w:hAnsi="Palatino Linotype" w:cs="Palatino Linotype"/>
        </w:rPr>
      </w:pPr>
      <w:r w:rsidRPr="00CB21CC">
        <w:rPr>
          <w:rFonts w:ascii="Palatino Linotype" w:hAnsi="Palatino Linotype" w:cs="Palatino Linotype"/>
        </w:rPr>
        <w:t>Στ.: Και έστησεν επί πέτραν τους πόδας μου και κατεύθυνε τα διαβήματά μου.</w:t>
      </w:r>
    </w:p>
    <w:p w:rsidR="00F75F78" w:rsidRPr="00CB21CC" w:rsidRDefault="00F75F78" w:rsidP="00CB21CC">
      <w:pPr>
        <w:spacing w:line="360" w:lineRule="auto"/>
        <w:jc w:val="both"/>
        <w:rPr>
          <w:rFonts w:ascii="Palatino Linotype" w:hAnsi="Palatino Linotype" w:cs="Palatino Linotype"/>
        </w:rPr>
      </w:pPr>
      <w:r w:rsidRPr="00CB21CC">
        <w:rPr>
          <w:rFonts w:ascii="Palatino Linotype" w:hAnsi="Palatino Linotype" w:cs="Palatino Linotype"/>
        </w:rPr>
        <w:t>Χαίροις, φιλοθεΐας κανών, μοναδικής τε αρετής υποτύπωσις, εκσφράγισμα των αρχαίων, Πατέρων και ασκητών, χαρμονή των τέκνων και παράκλησις, αυξήσας το τάλαντον,</w:t>
      </w:r>
      <w:r w:rsidRPr="00245E42">
        <w:rPr>
          <w:rFonts w:ascii="Palatino Linotype" w:hAnsi="Palatino Linotype" w:cs="Palatino Linotype"/>
        </w:rPr>
        <w:t xml:space="preserve"> </w:t>
      </w:r>
      <w:r w:rsidRPr="00CB21CC">
        <w:rPr>
          <w:rFonts w:ascii="Palatino Linotype" w:hAnsi="Palatino Linotype" w:cs="Palatino Linotype"/>
        </w:rPr>
        <w:t>το δοθέν σοι πανάριστε, εις εκατόν σου, καρποφόρως απέδωκας, τω παντάνακτος, λάμψας σφόδρα τω βίω σου· όθεν και εκαλλώπισας, ναόν Πρωτομάρτυρος, έτι δε</w:t>
      </w:r>
      <w:r w:rsidRPr="00245E42">
        <w:rPr>
          <w:rFonts w:ascii="Palatino Linotype" w:hAnsi="Palatino Linotype" w:cs="Palatino Linotype"/>
        </w:rPr>
        <w:t xml:space="preserve"> </w:t>
      </w:r>
      <w:r w:rsidRPr="00CB21CC">
        <w:rPr>
          <w:rFonts w:ascii="Palatino Linotype" w:hAnsi="Palatino Linotype" w:cs="Palatino Linotype"/>
        </w:rPr>
        <w:t>πλέον σπουδαίως, ψυχάς πολλάς των συνόντων σοι· οι νυν σε προφρόνως, συν ημίν ανευφημούσι, Πάτερ Φιλόθεε.</w:t>
      </w:r>
    </w:p>
    <w:p w:rsidR="00F75F78" w:rsidRPr="00245E42" w:rsidRDefault="00F75F78" w:rsidP="00245E42">
      <w:pPr>
        <w:spacing w:line="360" w:lineRule="auto"/>
        <w:jc w:val="center"/>
        <w:rPr>
          <w:rFonts w:ascii="Palatino Linotype" w:hAnsi="Palatino Linotype" w:cs="Palatino Linotype"/>
          <w:b/>
          <w:bCs/>
        </w:rPr>
      </w:pPr>
      <w:r w:rsidRPr="00245E42">
        <w:rPr>
          <w:rFonts w:ascii="Palatino Linotype" w:hAnsi="Palatino Linotype" w:cs="Palatino Linotype"/>
          <w:b/>
          <w:bCs/>
        </w:rPr>
        <w:t>Δόξα. Ήχος β</w:t>
      </w:r>
      <w:r w:rsidRPr="00A264C9">
        <w:rPr>
          <w:rFonts w:ascii="Palatino Linotype" w:hAnsi="Palatino Linotype" w:cs="Palatino Linotype"/>
          <w:b/>
          <w:bCs/>
        </w:rPr>
        <w:t>’</w:t>
      </w:r>
      <w:r w:rsidRPr="00245E42">
        <w:rPr>
          <w:rFonts w:ascii="Palatino Linotype" w:hAnsi="Palatino Linotype" w:cs="Palatino Linotype"/>
          <w:b/>
          <w:bCs/>
        </w:rPr>
        <w:t xml:space="preserve"> .</w:t>
      </w:r>
    </w:p>
    <w:p w:rsidR="00F75F78" w:rsidRPr="00CB21CC" w:rsidRDefault="00F75F78" w:rsidP="00CB21CC">
      <w:pPr>
        <w:spacing w:line="360" w:lineRule="auto"/>
        <w:jc w:val="both"/>
        <w:rPr>
          <w:rFonts w:ascii="Palatino Linotype" w:hAnsi="Palatino Linotype" w:cs="Palatino Linotype"/>
        </w:rPr>
      </w:pPr>
      <w:r w:rsidRPr="00CB21CC">
        <w:rPr>
          <w:rFonts w:ascii="Palatino Linotype" w:hAnsi="Palatino Linotype" w:cs="Palatino Linotype"/>
        </w:rPr>
        <w:t>Τους ουρανούς ανεωγμένους ως εθεάσω, Πρωτομάρτυς Στέφανε, χαίρων το πνεύμά σου τω Κυρίω παρέθηκας. Είχες γαρ προφητικήν την διόρασιν, ότι την οδόν σου</w:t>
      </w:r>
      <w:r w:rsidRPr="00245E42">
        <w:rPr>
          <w:rFonts w:ascii="Palatino Linotype" w:hAnsi="Palatino Linotype" w:cs="Palatino Linotype"/>
        </w:rPr>
        <w:t xml:space="preserve"> </w:t>
      </w:r>
      <w:r w:rsidRPr="00CB21CC">
        <w:rPr>
          <w:rFonts w:ascii="Palatino Linotype" w:hAnsi="Palatino Linotype" w:cs="Palatino Linotype"/>
        </w:rPr>
        <w:t>μετά σε βαδιούνται πολλοί. Οι μεν, ροαίς αιμάτων μαρτυρούντες, οι δε, ιδρώσιν ασκήσεως ευαρεστούντες κατά την κλήσιν εαυτού έκαστος· όθεν σήμερον ορών,</w:t>
      </w:r>
      <w:r w:rsidRPr="00245E42">
        <w:rPr>
          <w:rFonts w:ascii="Palatino Linotype" w:hAnsi="Palatino Linotype" w:cs="Palatino Linotype"/>
        </w:rPr>
        <w:t xml:space="preserve"> </w:t>
      </w:r>
      <w:r w:rsidRPr="00CB21CC">
        <w:rPr>
          <w:rFonts w:ascii="Palatino Linotype" w:hAnsi="Palatino Linotype" w:cs="Palatino Linotype"/>
        </w:rPr>
        <w:t>την θαυμαστήν δυάδα των Κτιτόρων του σεμνείου σου τούτου του περιλάμπρου, λέγε προς Θεόν· Δέσποτα, ως προσδέξω εις απόλαυσιν τους Οσίους Πατέρες, δίδου</w:t>
      </w:r>
      <w:r w:rsidRPr="00245E42">
        <w:rPr>
          <w:rFonts w:ascii="Palatino Linotype" w:hAnsi="Palatino Linotype" w:cs="Palatino Linotype"/>
        </w:rPr>
        <w:t xml:space="preserve"> </w:t>
      </w:r>
      <w:r w:rsidRPr="00CB21CC">
        <w:rPr>
          <w:rFonts w:ascii="Palatino Linotype" w:hAnsi="Palatino Linotype" w:cs="Palatino Linotype"/>
        </w:rPr>
        <w:t>και τοις λάτραις και νεωκόροις μου την σωτήριον, βαλλομένοις καθ’ ημέραν υπέρ σου, αντί λίθων βολαίς ποικίλοις πειρασμοίς, και παράλαβε αυτούς εκ δεξιών</w:t>
      </w:r>
      <w:r w:rsidRPr="00245E42">
        <w:rPr>
          <w:rFonts w:ascii="Palatino Linotype" w:hAnsi="Palatino Linotype" w:cs="Palatino Linotype"/>
        </w:rPr>
        <w:t xml:space="preserve"> </w:t>
      </w:r>
      <w:r w:rsidRPr="00CB21CC">
        <w:rPr>
          <w:rFonts w:ascii="Palatino Linotype" w:hAnsi="Palatino Linotype" w:cs="Palatino Linotype"/>
        </w:rPr>
        <w:t>σου, ως αγαθός και φιλάνθρωπος.</w:t>
      </w:r>
    </w:p>
    <w:p w:rsidR="00F75F78" w:rsidRPr="00245E42" w:rsidRDefault="00F75F78" w:rsidP="00245E42">
      <w:pPr>
        <w:spacing w:line="360" w:lineRule="auto"/>
        <w:jc w:val="center"/>
        <w:rPr>
          <w:rFonts w:ascii="Palatino Linotype" w:hAnsi="Palatino Linotype" w:cs="Palatino Linotype"/>
          <w:b/>
          <w:bCs/>
        </w:rPr>
      </w:pPr>
      <w:r w:rsidRPr="00245E42">
        <w:rPr>
          <w:rFonts w:ascii="Palatino Linotype" w:hAnsi="Palatino Linotype" w:cs="Palatino Linotype"/>
          <w:b/>
          <w:bCs/>
        </w:rPr>
        <w:t>Και νυν. Θεοτοκίον</w:t>
      </w:r>
    </w:p>
    <w:p w:rsidR="00F75F78" w:rsidRPr="00CB21CC" w:rsidRDefault="00F75F78" w:rsidP="00CB21CC">
      <w:pPr>
        <w:spacing w:line="360" w:lineRule="auto"/>
        <w:jc w:val="both"/>
        <w:rPr>
          <w:rFonts w:ascii="Palatino Linotype" w:hAnsi="Palatino Linotype" w:cs="Palatino Linotype"/>
        </w:rPr>
      </w:pPr>
      <w:r w:rsidRPr="00CB21CC">
        <w:rPr>
          <w:rFonts w:ascii="Palatino Linotype" w:hAnsi="Palatino Linotype" w:cs="Palatino Linotype"/>
        </w:rPr>
        <w:t>Ω θαύματος καινού, πάντων των πάλαι θαυμάτων! τις γαρ έγνω Μητέρα, άνευ ανδρός τετοκυίαν, και εν αγκάλαις φέρουσαν, τον άπασαν την κτίσιν περιέχοντα; Θεού</w:t>
      </w:r>
      <w:r w:rsidRPr="00245E42">
        <w:rPr>
          <w:rFonts w:ascii="Palatino Linotype" w:hAnsi="Palatino Linotype" w:cs="Palatino Linotype"/>
        </w:rPr>
        <w:t xml:space="preserve"> </w:t>
      </w:r>
      <w:r>
        <w:rPr>
          <w:rFonts w:ascii="Palatino Linotype" w:hAnsi="Palatino Linotype" w:cs="Palatino Linotype"/>
        </w:rPr>
        <w:t>εστί</w:t>
      </w:r>
      <w:r w:rsidRPr="00CB21CC">
        <w:rPr>
          <w:rFonts w:ascii="Palatino Linotype" w:hAnsi="Palatino Linotype" w:cs="Palatino Linotype"/>
        </w:rPr>
        <w:t xml:space="preserve"> βουλή το κυηθέν, ον ως βρέφος Πάναγνε, σαις ωλέναις βαστάσασα, και μητρικήν παρρησίαν προς αυτόν κεκτημένη, μη παύση δυσωπούσα υπέρ των σε τιμώντων,</w:t>
      </w:r>
      <w:r>
        <w:rPr>
          <w:rFonts w:ascii="Palatino Linotype" w:hAnsi="Palatino Linotype" w:cs="Palatino Linotype"/>
        </w:rPr>
        <w:t xml:space="preserve"> </w:t>
      </w:r>
      <w:r w:rsidRPr="00CB21CC">
        <w:rPr>
          <w:rFonts w:ascii="Palatino Linotype" w:hAnsi="Palatino Linotype" w:cs="Palatino Linotype"/>
        </w:rPr>
        <w:t>του οικτειρήσαι και σώσαι τας ψυχάς ημών.</w:t>
      </w:r>
    </w:p>
    <w:p w:rsidR="00F75F78" w:rsidRPr="00CB21CC" w:rsidRDefault="00F75F78" w:rsidP="00CB21CC">
      <w:pPr>
        <w:spacing w:line="360" w:lineRule="auto"/>
        <w:jc w:val="both"/>
        <w:rPr>
          <w:rFonts w:ascii="Palatino Linotype" w:hAnsi="Palatino Linotype" w:cs="Palatino Linotype"/>
        </w:rPr>
      </w:pPr>
      <w:r w:rsidRPr="00CB21CC">
        <w:rPr>
          <w:rFonts w:ascii="Palatino Linotype" w:hAnsi="Palatino Linotype" w:cs="Palatino Linotype"/>
        </w:rPr>
        <w:t>Νυν απολύεις. Τρισάγιον.</w:t>
      </w:r>
    </w:p>
    <w:p w:rsidR="00F75F78" w:rsidRPr="009A246B" w:rsidRDefault="00F75F78" w:rsidP="009A246B">
      <w:pPr>
        <w:spacing w:line="360" w:lineRule="auto"/>
        <w:jc w:val="center"/>
        <w:rPr>
          <w:rFonts w:ascii="Palatino Linotype" w:hAnsi="Palatino Linotype" w:cs="Palatino Linotype"/>
          <w:b/>
          <w:bCs/>
        </w:rPr>
      </w:pPr>
      <w:r w:rsidRPr="009A246B">
        <w:rPr>
          <w:rFonts w:ascii="Palatino Linotype" w:hAnsi="Palatino Linotype" w:cs="Palatino Linotype"/>
          <w:b/>
          <w:bCs/>
        </w:rPr>
        <w:t>Απολυτίκιον. Ήχος γ</w:t>
      </w:r>
      <w:r>
        <w:rPr>
          <w:rFonts w:ascii="Palatino Linotype" w:hAnsi="Palatino Linotype" w:cs="Palatino Linotype"/>
          <w:b/>
          <w:bCs/>
        </w:rPr>
        <w:t>’</w:t>
      </w:r>
      <w:r w:rsidRPr="009A246B">
        <w:rPr>
          <w:rFonts w:ascii="Palatino Linotype" w:hAnsi="Palatino Linotype" w:cs="Palatino Linotype"/>
          <w:b/>
          <w:bCs/>
        </w:rPr>
        <w:t xml:space="preserve"> . Την ωραιότητα.</w:t>
      </w:r>
    </w:p>
    <w:p w:rsidR="00F75F78" w:rsidRPr="00CB21CC" w:rsidRDefault="00F75F78" w:rsidP="00CB21CC">
      <w:pPr>
        <w:spacing w:line="360" w:lineRule="auto"/>
        <w:jc w:val="both"/>
        <w:rPr>
          <w:rFonts w:ascii="Palatino Linotype" w:hAnsi="Palatino Linotype" w:cs="Palatino Linotype"/>
        </w:rPr>
      </w:pPr>
      <w:r w:rsidRPr="00CB21CC">
        <w:rPr>
          <w:rFonts w:ascii="Palatino Linotype" w:hAnsi="Palatino Linotype" w:cs="Palatino Linotype"/>
        </w:rPr>
        <w:t>Την ματαιότητα, σοφώς πατήσαντες, κόσμου του ρέοντος, κατεσκηνώσατε, εις του Κυρίου τας αυλάς, ώσπερ στρουθοί φιλέρημοι, ένθα ανεγείρατε, του κλεινού Πρωτομάρτυρος,</w:t>
      </w:r>
      <w:r>
        <w:rPr>
          <w:rFonts w:ascii="Palatino Linotype" w:hAnsi="Palatino Linotype" w:cs="Palatino Linotype"/>
        </w:rPr>
        <w:t xml:space="preserve"> </w:t>
      </w:r>
      <w:r w:rsidRPr="00CB21CC">
        <w:rPr>
          <w:rFonts w:ascii="Palatino Linotype" w:hAnsi="Palatino Linotype" w:cs="Palatino Linotype"/>
        </w:rPr>
        <w:t>σκήνωμα περίκλυτον, θεοφόρε Αντώνιε, Φιλόθεέ τε κλέος Πατέρων, πρεσβεύσατε υπέρ ημών δεόμεθα.</w:t>
      </w:r>
    </w:p>
    <w:p w:rsidR="00F75F78" w:rsidRPr="009A246B" w:rsidRDefault="00F75F78" w:rsidP="009A246B">
      <w:pPr>
        <w:spacing w:line="360" w:lineRule="auto"/>
        <w:jc w:val="center"/>
        <w:rPr>
          <w:rFonts w:ascii="Palatino Linotype" w:hAnsi="Palatino Linotype" w:cs="Palatino Linotype"/>
          <w:b/>
          <w:bCs/>
        </w:rPr>
      </w:pPr>
      <w:r w:rsidRPr="009A246B">
        <w:rPr>
          <w:rFonts w:ascii="Palatino Linotype" w:hAnsi="Palatino Linotype" w:cs="Palatino Linotype"/>
          <w:b/>
          <w:bCs/>
        </w:rPr>
        <w:t>Δόξα. Ήχος δ</w:t>
      </w:r>
      <w:r>
        <w:rPr>
          <w:rFonts w:ascii="Palatino Linotype" w:hAnsi="Palatino Linotype" w:cs="Palatino Linotype"/>
          <w:b/>
          <w:bCs/>
        </w:rPr>
        <w:t>’</w:t>
      </w:r>
      <w:r w:rsidRPr="009A246B">
        <w:rPr>
          <w:rFonts w:ascii="Palatino Linotype" w:hAnsi="Palatino Linotype" w:cs="Palatino Linotype"/>
          <w:b/>
          <w:bCs/>
        </w:rPr>
        <w:t xml:space="preserve"> . Ταχύ προκατάλαβε.</w:t>
      </w:r>
    </w:p>
    <w:p w:rsidR="00F75F78" w:rsidRPr="00CB21CC" w:rsidRDefault="00F75F78" w:rsidP="00CB21CC">
      <w:pPr>
        <w:spacing w:line="360" w:lineRule="auto"/>
        <w:jc w:val="both"/>
        <w:rPr>
          <w:rFonts w:ascii="Palatino Linotype" w:hAnsi="Palatino Linotype" w:cs="Palatino Linotype"/>
        </w:rPr>
      </w:pPr>
      <w:r w:rsidRPr="00CB21CC">
        <w:rPr>
          <w:rFonts w:ascii="Palatino Linotype" w:hAnsi="Palatino Linotype" w:cs="Palatino Linotype"/>
        </w:rPr>
        <w:t>Ευφραίνεται χαίρουσα η του Στεφάνου Μονή, προς Κύριον έχουσα πρεσβείαν άμαχον, τετράριθμον φάλαγγα· άμα τω Διακόνω, Χαραλάμπη λευΐτην, συν δε και των Κτιτόρων,</w:t>
      </w:r>
      <w:r>
        <w:rPr>
          <w:rFonts w:ascii="Palatino Linotype" w:hAnsi="Palatino Linotype" w:cs="Palatino Linotype"/>
        </w:rPr>
        <w:t xml:space="preserve"> </w:t>
      </w:r>
      <w:r w:rsidRPr="00CB21CC">
        <w:rPr>
          <w:rFonts w:ascii="Palatino Linotype" w:hAnsi="Palatino Linotype" w:cs="Palatino Linotype"/>
        </w:rPr>
        <w:t>την σεπτήν ξυνωρίδα, Αντώνιον τον ασκητήν και θείον Φιλόθεον.</w:t>
      </w:r>
    </w:p>
    <w:p w:rsidR="00F75F78" w:rsidRPr="009A246B" w:rsidRDefault="00F75F78" w:rsidP="009A246B">
      <w:pPr>
        <w:spacing w:line="360" w:lineRule="auto"/>
        <w:jc w:val="center"/>
        <w:rPr>
          <w:rFonts w:ascii="Palatino Linotype" w:hAnsi="Palatino Linotype" w:cs="Palatino Linotype"/>
          <w:b/>
          <w:bCs/>
        </w:rPr>
      </w:pPr>
      <w:r w:rsidRPr="009A246B">
        <w:rPr>
          <w:rFonts w:ascii="Palatino Linotype" w:hAnsi="Palatino Linotype" w:cs="Palatino Linotype"/>
          <w:b/>
          <w:bCs/>
        </w:rPr>
        <w:t>Και νυν... Θεοτοκίον</w:t>
      </w:r>
    </w:p>
    <w:p w:rsidR="00F75F78" w:rsidRPr="00CB21CC" w:rsidRDefault="00F75F78" w:rsidP="00CB21CC">
      <w:pPr>
        <w:spacing w:line="360" w:lineRule="auto"/>
        <w:jc w:val="both"/>
        <w:rPr>
          <w:rFonts w:ascii="Palatino Linotype" w:hAnsi="Palatino Linotype" w:cs="Palatino Linotype"/>
        </w:rPr>
      </w:pPr>
      <w:r w:rsidRPr="00CB21CC">
        <w:rPr>
          <w:rFonts w:ascii="Palatino Linotype" w:hAnsi="Palatino Linotype" w:cs="Palatino Linotype"/>
        </w:rPr>
        <w:t>Το απ' αιώνος απόκρυφον, και Αγγέλοις άγνωστον μυστήριον· δια σου Θεοτόκε τοις επί γης πεφανέρωται, Θεός εν ασυγχύτω ενώσει σαρκούμενος, και Σταυρόν εκουσίως</w:t>
      </w:r>
      <w:r>
        <w:rPr>
          <w:rFonts w:ascii="Palatino Linotype" w:hAnsi="Palatino Linotype" w:cs="Palatino Linotype"/>
        </w:rPr>
        <w:t xml:space="preserve"> </w:t>
      </w:r>
      <w:r w:rsidRPr="00CB21CC">
        <w:rPr>
          <w:rFonts w:ascii="Palatino Linotype" w:hAnsi="Palatino Linotype" w:cs="Palatino Linotype"/>
        </w:rPr>
        <w:t xml:space="preserve">υπέρ ημών καταδεξάμενος, δι' ου αναστήσας τον πρωτόπλαστον, έσωσεν εκ θανάτου τας ψυχάς ημών. </w:t>
      </w:r>
    </w:p>
    <w:p w:rsidR="00F75F78" w:rsidRPr="00CB21CC" w:rsidRDefault="00F75F78" w:rsidP="00CB21CC">
      <w:pPr>
        <w:spacing w:line="360" w:lineRule="auto"/>
        <w:jc w:val="both"/>
        <w:rPr>
          <w:rFonts w:ascii="Palatino Linotype" w:hAnsi="Palatino Linotype" w:cs="Palatino Linotype"/>
        </w:rPr>
      </w:pPr>
      <w:r w:rsidRPr="00CB21CC">
        <w:rPr>
          <w:rFonts w:ascii="Palatino Linotype" w:hAnsi="Palatino Linotype" w:cs="Palatino Linotype"/>
        </w:rPr>
        <w:t>Απόλυσις.</w:t>
      </w:r>
    </w:p>
    <w:p w:rsidR="00F75F78" w:rsidRDefault="00F75F78" w:rsidP="009A246B">
      <w:pPr>
        <w:spacing w:line="360" w:lineRule="auto"/>
        <w:jc w:val="center"/>
        <w:rPr>
          <w:rFonts w:ascii="Palatino Linotype" w:hAnsi="Palatino Linotype" w:cs="Palatino Linotype"/>
          <w:b/>
          <w:bCs/>
        </w:rPr>
      </w:pPr>
    </w:p>
    <w:p w:rsidR="00F75F78" w:rsidRPr="009A246B" w:rsidRDefault="00F75F78" w:rsidP="009A246B">
      <w:pPr>
        <w:spacing w:line="360" w:lineRule="auto"/>
        <w:jc w:val="center"/>
        <w:rPr>
          <w:rFonts w:ascii="Palatino Linotype" w:hAnsi="Palatino Linotype" w:cs="Palatino Linotype"/>
          <w:b/>
          <w:bCs/>
        </w:rPr>
      </w:pPr>
      <w:r w:rsidRPr="009A246B">
        <w:rPr>
          <w:rFonts w:ascii="Palatino Linotype" w:hAnsi="Palatino Linotype" w:cs="Palatino Linotype"/>
          <w:b/>
          <w:bCs/>
        </w:rPr>
        <w:t>ΟΡΘΡΟΣ</w:t>
      </w:r>
    </w:p>
    <w:p w:rsidR="00F75F78" w:rsidRPr="009A246B" w:rsidRDefault="00F75F78" w:rsidP="009A246B">
      <w:pPr>
        <w:spacing w:line="360" w:lineRule="auto"/>
        <w:jc w:val="center"/>
        <w:rPr>
          <w:rFonts w:ascii="Palatino Linotype" w:hAnsi="Palatino Linotype" w:cs="Palatino Linotype"/>
          <w:b/>
          <w:bCs/>
        </w:rPr>
      </w:pPr>
      <w:r w:rsidRPr="009A246B">
        <w:rPr>
          <w:rFonts w:ascii="Palatino Linotype" w:hAnsi="Palatino Linotype" w:cs="Palatino Linotype"/>
          <w:b/>
          <w:bCs/>
        </w:rPr>
        <w:t>Μετά την α’ Στιχολογίαν. Κάθισμα. Ήχος α’. Τον τάφον Σου Σωτήρ.</w:t>
      </w:r>
    </w:p>
    <w:p w:rsidR="00F75F78" w:rsidRPr="00CB21CC" w:rsidRDefault="00F75F78" w:rsidP="00CB21CC">
      <w:pPr>
        <w:spacing w:line="360" w:lineRule="auto"/>
        <w:jc w:val="both"/>
        <w:rPr>
          <w:rFonts w:ascii="Palatino Linotype" w:hAnsi="Palatino Linotype" w:cs="Palatino Linotype"/>
        </w:rPr>
      </w:pPr>
      <w:r w:rsidRPr="00CB21CC">
        <w:rPr>
          <w:rFonts w:ascii="Palatino Linotype" w:hAnsi="Palatino Linotype" w:cs="Palatino Linotype"/>
        </w:rPr>
        <w:t>Πατέρα σε καλείν, προτιθέμενοι πόθω, αιτούμεθα πολλήν, την αντίληψιν ότι, η μίμησις του βίου σου, δυσχερής ημίν φαίνεται, συ γαρ έφθασας, τας Ασωμάτους</w:t>
      </w:r>
      <w:r>
        <w:rPr>
          <w:rFonts w:ascii="Palatino Linotype" w:hAnsi="Palatino Linotype" w:cs="Palatino Linotype"/>
        </w:rPr>
        <w:t xml:space="preserve"> </w:t>
      </w:r>
      <w:r w:rsidRPr="00CB21CC">
        <w:rPr>
          <w:rFonts w:ascii="Palatino Linotype" w:hAnsi="Palatino Linotype" w:cs="Palatino Linotype"/>
        </w:rPr>
        <w:t>δυνάμεις, τη αγάπη σου, τη ακλινεί προς τον Κτίστην, Αντώνιε Όσιε.</w:t>
      </w:r>
    </w:p>
    <w:p w:rsidR="00F75F78" w:rsidRPr="009A246B" w:rsidRDefault="00F75F78" w:rsidP="009A246B">
      <w:pPr>
        <w:spacing w:line="360" w:lineRule="auto"/>
        <w:jc w:val="center"/>
        <w:rPr>
          <w:rFonts w:ascii="Palatino Linotype" w:hAnsi="Palatino Linotype" w:cs="Palatino Linotype"/>
          <w:b/>
          <w:bCs/>
        </w:rPr>
      </w:pPr>
      <w:r w:rsidRPr="009A246B">
        <w:rPr>
          <w:rFonts w:ascii="Palatino Linotype" w:hAnsi="Palatino Linotype" w:cs="Palatino Linotype"/>
          <w:b/>
          <w:bCs/>
        </w:rPr>
        <w:t>Δόξα.</w:t>
      </w:r>
    </w:p>
    <w:p w:rsidR="00F75F78" w:rsidRPr="00CB21CC" w:rsidRDefault="00F75F78" w:rsidP="00CB21CC">
      <w:pPr>
        <w:spacing w:line="360" w:lineRule="auto"/>
        <w:jc w:val="both"/>
        <w:rPr>
          <w:rFonts w:ascii="Palatino Linotype" w:hAnsi="Palatino Linotype" w:cs="Palatino Linotype"/>
        </w:rPr>
      </w:pPr>
      <w:r w:rsidRPr="00CB21CC">
        <w:rPr>
          <w:rFonts w:ascii="Palatino Linotype" w:hAnsi="Palatino Linotype" w:cs="Palatino Linotype"/>
        </w:rPr>
        <w:t>Πραέων ταις ψυχαίς, αναπαύεται Πνεύμα, και τούτοις δαψιλώς, χορηγεί πάσαν χάριν, Φιλόθεε μακάριε, εκδιδάσκεις τοις τέκνοις σου· όθεν δος ημίν, ταις σαις</w:t>
      </w:r>
      <w:r>
        <w:rPr>
          <w:rFonts w:ascii="Palatino Linotype" w:hAnsi="Palatino Linotype" w:cs="Palatino Linotype"/>
        </w:rPr>
        <w:t xml:space="preserve"> </w:t>
      </w:r>
      <w:r w:rsidRPr="00CB21CC">
        <w:rPr>
          <w:rFonts w:ascii="Palatino Linotype" w:hAnsi="Palatino Linotype" w:cs="Palatino Linotype"/>
        </w:rPr>
        <w:t>ευχαίς Πάτερ θείε, ενοικείν αεί, Πνεύμα καθώσπερ πλουσίως, ψυχή σου κατεσκήνωσεν.</w:t>
      </w:r>
    </w:p>
    <w:p w:rsidR="00F75F78" w:rsidRPr="00CB21CC" w:rsidRDefault="00F75F78" w:rsidP="009A246B">
      <w:pPr>
        <w:spacing w:line="360" w:lineRule="auto"/>
        <w:jc w:val="center"/>
        <w:rPr>
          <w:rFonts w:ascii="Palatino Linotype" w:hAnsi="Palatino Linotype" w:cs="Palatino Linotype"/>
        </w:rPr>
      </w:pPr>
      <w:r w:rsidRPr="00CB21CC">
        <w:rPr>
          <w:rFonts w:ascii="Palatino Linotype" w:hAnsi="Palatino Linotype" w:cs="Palatino Linotype"/>
        </w:rPr>
        <w:t>Και νυν. Θεοτοκίον.</w:t>
      </w:r>
    </w:p>
    <w:p w:rsidR="00F75F78" w:rsidRPr="00CB21CC" w:rsidRDefault="00F75F78" w:rsidP="00CB21CC">
      <w:pPr>
        <w:spacing w:line="360" w:lineRule="auto"/>
        <w:jc w:val="both"/>
        <w:rPr>
          <w:rFonts w:ascii="Palatino Linotype" w:hAnsi="Palatino Linotype" w:cs="Palatino Linotype"/>
        </w:rPr>
      </w:pPr>
      <w:r w:rsidRPr="00CB21CC">
        <w:rPr>
          <w:rFonts w:ascii="Palatino Linotype" w:hAnsi="Palatino Linotype" w:cs="Palatino Linotype"/>
        </w:rPr>
        <w:t>Η Πέτρα της ζωής, ο Χριστός πέλει Κόρη, εκ Σου αποτμηθείς, Δανιήλ ως προίπεν, εν ω τεθεμελίωται, τοις Πατράσιν ασάλευτον, τούτο σκήνωμα, του Διακόνου του</w:t>
      </w:r>
      <w:r>
        <w:rPr>
          <w:rFonts w:ascii="Palatino Linotype" w:hAnsi="Palatino Linotype" w:cs="Palatino Linotype"/>
        </w:rPr>
        <w:t xml:space="preserve"> </w:t>
      </w:r>
      <w:r w:rsidRPr="00CB21CC">
        <w:rPr>
          <w:rFonts w:ascii="Palatino Linotype" w:hAnsi="Palatino Linotype" w:cs="Palatino Linotype"/>
        </w:rPr>
        <w:t>θείου, ο ευλόγησον, παρθενευόντων γλυκύτης, και θείον εντρύφημα.</w:t>
      </w:r>
    </w:p>
    <w:p w:rsidR="00F75F78" w:rsidRPr="009A246B" w:rsidRDefault="00F75F78" w:rsidP="009A246B">
      <w:pPr>
        <w:spacing w:line="360" w:lineRule="auto"/>
        <w:jc w:val="center"/>
        <w:rPr>
          <w:rFonts w:ascii="Palatino Linotype" w:hAnsi="Palatino Linotype" w:cs="Palatino Linotype"/>
          <w:b/>
          <w:bCs/>
        </w:rPr>
      </w:pPr>
      <w:r w:rsidRPr="009A246B">
        <w:rPr>
          <w:rFonts w:ascii="Palatino Linotype" w:hAnsi="Palatino Linotype" w:cs="Palatino Linotype"/>
          <w:b/>
          <w:bCs/>
        </w:rPr>
        <w:t>Μετά την β’ Στιχολογίαν, Κάθισμα. Ήχος πλ. α</w:t>
      </w:r>
      <w:r>
        <w:rPr>
          <w:rFonts w:ascii="Palatino Linotype" w:hAnsi="Palatino Linotype" w:cs="Palatino Linotype"/>
          <w:b/>
          <w:bCs/>
        </w:rPr>
        <w:t>’</w:t>
      </w:r>
      <w:r w:rsidRPr="009A246B">
        <w:rPr>
          <w:rFonts w:ascii="Palatino Linotype" w:hAnsi="Palatino Linotype" w:cs="Palatino Linotype"/>
          <w:b/>
          <w:bCs/>
        </w:rPr>
        <w:t xml:space="preserve"> . Τον συνάναρχον Λόγον.</w:t>
      </w:r>
    </w:p>
    <w:p w:rsidR="00F75F78" w:rsidRPr="00CB21CC" w:rsidRDefault="00F75F78" w:rsidP="00CB21CC">
      <w:pPr>
        <w:spacing w:line="360" w:lineRule="auto"/>
        <w:jc w:val="both"/>
        <w:rPr>
          <w:rFonts w:ascii="Palatino Linotype" w:hAnsi="Palatino Linotype" w:cs="Palatino Linotype"/>
        </w:rPr>
      </w:pPr>
      <w:r w:rsidRPr="00CB21CC">
        <w:rPr>
          <w:rFonts w:ascii="Palatino Linotype" w:hAnsi="Palatino Linotype" w:cs="Palatino Linotype"/>
        </w:rPr>
        <w:t>Στηλογρράφημα θείον Πάτερ Αντώνιε, ουρανίθεν εδόθης ημίν τοις τέκνοις σου, εις σε γαρ πάντες ακλινώς αποβλέποντες, Θεώ ευθύνομεν φαιδρώς, την πορείαν σταθηράν,</w:t>
      </w:r>
      <w:r>
        <w:rPr>
          <w:rFonts w:ascii="Palatino Linotype" w:hAnsi="Palatino Linotype" w:cs="Palatino Linotype"/>
        </w:rPr>
        <w:t xml:space="preserve"> </w:t>
      </w:r>
      <w:r w:rsidRPr="00CB21CC">
        <w:rPr>
          <w:rFonts w:ascii="Palatino Linotype" w:hAnsi="Palatino Linotype" w:cs="Palatino Linotype"/>
        </w:rPr>
        <w:t>έλλειψιν όντως ουκ έχεις, της αρετής θεοφόρε, βασιλικήν οδόν πεπόρευσαι.</w:t>
      </w:r>
    </w:p>
    <w:p w:rsidR="00F75F78" w:rsidRPr="009A246B" w:rsidRDefault="00F75F78" w:rsidP="009A246B">
      <w:pPr>
        <w:spacing w:line="360" w:lineRule="auto"/>
        <w:jc w:val="center"/>
        <w:rPr>
          <w:rFonts w:ascii="Palatino Linotype" w:hAnsi="Palatino Linotype" w:cs="Palatino Linotype"/>
          <w:b/>
          <w:bCs/>
        </w:rPr>
      </w:pPr>
      <w:r w:rsidRPr="009A246B">
        <w:rPr>
          <w:rFonts w:ascii="Palatino Linotype" w:hAnsi="Palatino Linotype" w:cs="Palatino Linotype"/>
          <w:b/>
          <w:bCs/>
        </w:rPr>
        <w:t>Δόξα.</w:t>
      </w:r>
    </w:p>
    <w:p w:rsidR="00F75F78" w:rsidRPr="00CB21CC" w:rsidRDefault="00F75F78" w:rsidP="00CB21CC">
      <w:pPr>
        <w:spacing w:line="360" w:lineRule="auto"/>
        <w:jc w:val="both"/>
        <w:rPr>
          <w:rFonts w:ascii="Palatino Linotype" w:hAnsi="Palatino Linotype" w:cs="Palatino Linotype"/>
        </w:rPr>
      </w:pPr>
      <w:r w:rsidRPr="00CB21CC">
        <w:rPr>
          <w:rFonts w:ascii="Palatino Linotype" w:hAnsi="Palatino Linotype" w:cs="Palatino Linotype"/>
        </w:rPr>
        <w:t>Στεφανούμέν σε ύμνοις Πάτερ Φιλόθεε, του Στεφάνου γαρ ώφθης σεπτός υπήκοος, και μοναζόντων οδηγός εμπειρότατος, φιλοκαλών αυτών ψυχάς, τη πατρική σου αρωγή·</w:t>
      </w:r>
      <w:r>
        <w:rPr>
          <w:rFonts w:ascii="Palatino Linotype" w:hAnsi="Palatino Linotype" w:cs="Palatino Linotype"/>
        </w:rPr>
        <w:t xml:space="preserve"> </w:t>
      </w:r>
      <w:r w:rsidRPr="00CB21CC">
        <w:rPr>
          <w:rFonts w:ascii="Palatino Linotype" w:hAnsi="Palatino Linotype" w:cs="Palatino Linotype"/>
        </w:rPr>
        <w:t>όθεν τιμώμεν προφρόνως, την μνήμην σου την αγίαν, και Φιλοθέω αγάπη στομούμεθα.</w:t>
      </w:r>
    </w:p>
    <w:p w:rsidR="00F75F78" w:rsidRPr="009A246B" w:rsidRDefault="00F75F78" w:rsidP="009A246B">
      <w:pPr>
        <w:spacing w:line="360" w:lineRule="auto"/>
        <w:jc w:val="center"/>
        <w:rPr>
          <w:rFonts w:ascii="Palatino Linotype" w:hAnsi="Palatino Linotype" w:cs="Palatino Linotype"/>
          <w:b/>
          <w:bCs/>
        </w:rPr>
      </w:pPr>
      <w:r w:rsidRPr="009A246B">
        <w:rPr>
          <w:rFonts w:ascii="Palatino Linotype" w:hAnsi="Palatino Linotype" w:cs="Palatino Linotype"/>
          <w:b/>
          <w:bCs/>
        </w:rPr>
        <w:t>Και νυν. Θεοτοκίον.</w:t>
      </w:r>
    </w:p>
    <w:p w:rsidR="00F75F78" w:rsidRPr="00CB21CC" w:rsidRDefault="00F75F78" w:rsidP="00CB21CC">
      <w:pPr>
        <w:spacing w:line="360" w:lineRule="auto"/>
        <w:jc w:val="both"/>
        <w:rPr>
          <w:rFonts w:ascii="Palatino Linotype" w:hAnsi="Palatino Linotype" w:cs="Palatino Linotype"/>
        </w:rPr>
      </w:pPr>
      <w:r w:rsidRPr="00CB21CC">
        <w:rPr>
          <w:rFonts w:ascii="Palatino Linotype" w:hAnsi="Palatino Linotype" w:cs="Palatino Linotype"/>
        </w:rPr>
        <w:t>Ως εβάστασας Μήτερ εν ταις αγκάλαις Σου, τον Θεόν γαλουχήσασα ω μυστήριον, ούτω τιθήνησον ημάς Σοι καταφεύγοντας, και αδολέσχημα συχνόν, ώσπερ πνοήν ζωοποιόν,</w:t>
      </w:r>
      <w:r>
        <w:rPr>
          <w:rFonts w:ascii="Palatino Linotype" w:hAnsi="Palatino Linotype" w:cs="Palatino Linotype"/>
        </w:rPr>
        <w:t xml:space="preserve"> </w:t>
      </w:r>
      <w:r w:rsidRPr="00CB21CC">
        <w:rPr>
          <w:rFonts w:ascii="Palatino Linotype" w:hAnsi="Palatino Linotype" w:cs="Palatino Linotype"/>
        </w:rPr>
        <w:t>την κλήσόν Σου κεκτημένους, ότι υπάρχεις των μονοτρόπων, ακαταμάχητον αγαλλίαμα.</w:t>
      </w:r>
    </w:p>
    <w:p w:rsidR="00F75F78" w:rsidRPr="009A246B" w:rsidRDefault="00F75F78" w:rsidP="009A246B">
      <w:pPr>
        <w:spacing w:line="360" w:lineRule="auto"/>
        <w:jc w:val="center"/>
        <w:rPr>
          <w:rFonts w:ascii="Palatino Linotype" w:hAnsi="Palatino Linotype" w:cs="Palatino Linotype"/>
          <w:b/>
          <w:bCs/>
        </w:rPr>
      </w:pPr>
      <w:r w:rsidRPr="009A246B">
        <w:rPr>
          <w:rFonts w:ascii="Palatino Linotype" w:hAnsi="Palatino Linotype" w:cs="Palatino Linotype"/>
          <w:b/>
          <w:bCs/>
        </w:rPr>
        <w:t>Μετά τον Πολυέλεον, Κάθισμα. Ήχος πλ. δ</w:t>
      </w:r>
      <w:r>
        <w:rPr>
          <w:rFonts w:ascii="Palatino Linotype" w:hAnsi="Palatino Linotype" w:cs="Palatino Linotype"/>
          <w:b/>
          <w:bCs/>
        </w:rPr>
        <w:t>’</w:t>
      </w:r>
      <w:r w:rsidRPr="009A246B">
        <w:rPr>
          <w:rFonts w:ascii="Palatino Linotype" w:hAnsi="Palatino Linotype" w:cs="Palatino Linotype"/>
          <w:b/>
          <w:bCs/>
        </w:rPr>
        <w:t xml:space="preserve"> . Την Σοφίαν και Λόγον.</w:t>
      </w:r>
    </w:p>
    <w:p w:rsidR="00F75F78" w:rsidRPr="00CB21CC" w:rsidRDefault="00F75F78" w:rsidP="00CB21CC">
      <w:pPr>
        <w:spacing w:line="360" w:lineRule="auto"/>
        <w:jc w:val="both"/>
        <w:rPr>
          <w:rFonts w:ascii="Palatino Linotype" w:hAnsi="Palatino Linotype" w:cs="Palatino Linotype"/>
        </w:rPr>
      </w:pPr>
      <w:r w:rsidRPr="00CB21CC">
        <w:rPr>
          <w:rFonts w:ascii="Palatino Linotype" w:hAnsi="Palatino Linotype" w:cs="Palatino Linotype"/>
        </w:rPr>
        <w:t>Την πεντάδα αισθήσεων καθαράν, παραστήσαντες φρόνιμοι εν Χριστώ, εφάνητε μακάριοι, οικονόμοι της Χάριτος, ας καταβαλόντες, ταμείω του Πνεύματος, δεκαπλήν</w:t>
      </w:r>
      <w:r>
        <w:rPr>
          <w:rFonts w:ascii="Palatino Linotype" w:hAnsi="Palatino Linotype" w:cs="Palatino Linotype"/>
        </w:rPr>
        <w:t xml:space="preserve"> </w:t>
      </w:r>
      <w:r w:rsidRPr="00CB21CC">
        <w:rPr>
          <w:rFonts w:ascii="Palatino Linotype" w:hAnsi="Palatino Linotype" w:cs="Palatino Linotype"/>
        </w:rPr>
        <w:t>ωνήσασθε, ταλάντων αντίδοσιν· όθεν ενδυθέντες, το πρωτόκτιστον κάλλος, ως δεύτερα λάμπετε, φώτα και απαυγάσματα, ώσπερ στύλοι φωτίζοντες, πορείαν την των</w:t>
      </w:r>
      <w:r>
        <w:rPr>
          <w:rFonts w:ascii="Palatino Linotype" w:hAnsi="Palatino Linotype" w:cs="Palatino Linotype"/>
        </w:rPr>
        <w:t xml:space="preserve"> </w:t>
      </w:r>
      <w:r w:rsidRPr="00CB21CC">
        <w:rPr>
          <w:rFonts w:ascii="Palatino Linotype" w:hAnsi="Palatino Linotype" w:cs="Palatino Linotype"/>
        </w:rPr>
        <w:t>τέκνων υμών, προς την άνω και θείαν κατάπαυσιν, ω Αντώνιε Πάτερ και μάκαρ Φιλόθεε.</w:t>
      </w:r>
    </w:p>
    <w:p w:rsidR="00F75F78" w:rsidRPr="009A246B" w:rsidRDefault="00F75F78" w:rsidP="009A246B">
      <w:pPr>
        <w:spacing w:line="360" w:lineRule="auto"/>
        <w:jc w:val="center"/>
        <w:rPr>
          <w:rFonts w:ascii="Palatino Linotype" w:hAnsi="Palatino Linotype" w:cs="Palatino Linotype"/>
          <w:b/>
          <w:bCs/>
        </w:rPr>
      </w:pPr>
      <w:r w:rsidRPr="009A246B">
        <w:rPr>
          <w:rFonts w:ascii="Palatino Linotype" w:hAnsi="Palatino Linotype" w:cs="Palatino Linotype"/>
          <w:b/>
          <w:bCs/>
        </w:rPr>
        <w:t>Δόξα. Και νυν. Θεοτοκίον.</w:t>
      </w:r>
    </w:p>
    <w:p w:rsidR="00F75F78" w:rsidRPr="00CB21CC" w:rsidRDefault="00F75F78" w:rsidP="00CB21CC">
      <w:pPr>
        <w:spacing w:line="360" w:lineRule="auto"/>
        <w:jc w:val="both"/>
        <w:rPr>
          <w:rFonts w:ascii="Palatino Linotype" w:hAnsi="Palatino Linotype" w:cs="Palatino Linotype"/>
        </w:rPr>
      </w:pPr>
      <w:r w:rsidRPr="00CB21CC">
        <w:rPr>
          <w:rFonts w:ascii="Palatino Linotype" w:hAnsi="Palatino Linotype" w:cs="Palatino Linotype"/>
        </w:rPr>
        <w:t>Ασπαζόμενος πόθω την Σην μορφήν, αγαλλόμενος Μήτερ σκιρτοβατώ, έχων προστασίαν Σου, ως στερρόν μου προτείχισμα, και της παρθενίας, φαιδρόν μου εγκαύχημα,</w:t>
      </w:r>
      <w:r>
        <w:rPr>
          <w:rFonts w:ascii="Palatino Linotype" w:hAnsi="Palatino Linotype" w:cs="Palatino Linotype"/>
        </w:rPr>
        <w:t xml:space="preserve"> </w:t>
      </w:r>
      <w:r w:rsidRPr="00CB21CC">
        <w:rPr>
          <w:rFonts w:ascii="Palatino Linotype" w:hAnsi="Palatino Linotype" w:cs="Palatino Linotype"/>
        </w:rPr>
        <w:t>Κόρη αειπάρθενε, Αγγέλων το ήδυσμα. Μη ουν καταλίπης, μόνον ότι ως δένδρον, ισχνόν καταβάλλομαι, τω ανέμω του δράκοντος, αλλά δείξον την σκέπην Σου. Οίδα</w:t>
      </w:r>
      <w:r>
        <w:rPr>
          <w:rFonts w:ascii="Palatino Linotype" w:hAnsi="Palatino Linotype" w:cs="Palatino Linotype"/>
        </w:rPr>
        <w:t xml:space="preserve"> </w:t>
      </w:r>
      <w:r w:rsidRPr="00CB21CC">
        <w:rPr>
          <w:rFonts w:ascii="Palatino Linotype" w:hAnsi="Palatino Linotype" w:cs="Palatino Linotype"/>
        </w:rPr>
        <w:t>γαρ Κυρία σαφώς, την πτωχείαν ην φέρω μου φύσεως, ήτις Ση βοηθεία, κρατύνεται Δέσποινα.</w:t>
      </w:r>
    </w:p>
    <w:p w:rsidR="00F75F78" w:rsidRPr="009A246B" w:rsidRDefault="00F75F78" w:rsidP="009A246B">
      <w:pPr>
        <w:spacing w:line="360" w:lineRule="auto"/>
        <w:jc w:val="center"/>
        <w:rPr>
          <w:rFonts w:ascii="Palatino Linotype" w:hAnsi="Palatino Linotype" w:cs="Palatino Linotype"/>
          <w:b/>
          <w:bCs/>
        </w:rPr>
      </w:pPr>
      <w:r w:rsidRPr="009A246B">
        <w:rPr>
          <w:rFonts w:ascii="Palatino Linotype" w:hAnsi="Palatino Linotype" w:cs="Palatino Linotype"/>
          <w:b/>
          <w:bCs/>
        </w:rPr>
        <w:t>Είτα, οι Αναβαθμοί· το α’ Αντίφωνον του δ’ ήχου.</w:t>
      </w:r>
    </w:p>
    <w:p w:rsidR="00F75F78" w:rsidRPr="00CB21CC" w:rsidRDefault="00F75F78" w:rsidP="00CB21CC">
      <w:pPr>
        <w:spacing w:line="360" w:lineRule="auto"/>
        <w:jc w:val="both"/>
        <w:rPr>
          <w:rFonts w:ascii="Palatino Linotype" w:hAnsi="Palatino Linotype" w:cs="Palatino Linotype"/>
        </w:rPr>
      </w:pPr>
      <w:r w:rsidRPr="00CB21CC">
        <w:rPr>
          <w:rFonts w:ascii="Palatino Linotype" w:hAnsi="Palatino Linotype" w:cs="Palatino Linotype"/>
        </w:rPr>
        <w:t>Προκείμενον: Υπομένων υπέμεινα τον Κύριον, και προσέσχε και εισήκουσε της φωνής της δεήσεώς μου.</w:t>
      </w:r>
    </w:p>
    <w:p w:rsidR="00F75F78" w:rsidRPr="00CB21CC" w:rsidRDefault="00F75F78" w:rsidP="00CB21CC">
      <w:pPr>
        <w:spacing w:line="360" w:lineRule="auto"/>
        <w:jc w:val="both"/>
        <w:rPr>
          <w:rFonts w:ascii="Palatino Linotype" w:hAnsi="Palatino Linotype" w:cs="Palatino Linotype"/>
        </w:rPr>
      </w:pPr>
      <w:r w:rsidRPr="00CB21CC">
        <w:rPr>
          <w:rFonts w:ascii="Palatino Linotype" w:hAnsi="Palatino Linotype" w:cs="Palatino Linotype"/>
        </w:rPr>
        <w:t>Στ.: Και έστησεν επί πέτραν τους πόδας μου και κατεύθυνε τα διαβήματά μου.</w:t>
      </w:r>
    </w:p>
    <w:p w:rsidR="00F75F78" w:rsidRPr="009A246B" w:rsidRDefault="00F75F78" w:rsidP="009A246B">
      <w:pPr>
        <w:spacing w:line="360" w:lineRule="auto"/>
        <w:jc w:val="center"/>
        <w:rPr>
          <w:rFonts w:ascii="Palatino Linotype" w:hAnsi="Palatino Linotype" w:cs="Palatino Linotype"/>
          <w:b/>
          <w:bCs/>
        </w:rPr>
      </w:pPr>
      <w:r w:rsidRPr="009A246B">
        <w:rPr>
          <w:rFonts w:ascii="Palatino Linotype" w:hAnsi="Palatino Linotype" w:cs="Palatino Linotype"/>
          <w:b/>
          <w:bCs/>
        </w:rPr>
        <w:t>Ευαγγέλιον, Οσιακόν.</w:t>
      </w:r>
    </w:p>
    <w:p w:rsidR="00F75F78" w:rsidRPr="00CB21CC" w:rsidRDefault="00F75F78" w:rsidP="00CB21CC">
      <w:pPr>
        <w:spacing w:line="360" w:lineRule="auto"/>
        <w:jc w:val="both"/>
        <w:rPr>
          <w:rFonts w:ascii="Palatino Linotype" w:hAnsi="Palatino Linotype" w:cs="Palatino Linotype"/>
        </w:rPr>
      </w:pPr>
      <w:r w:rsidRPr="00CB21CC">
        <w:rPr>
          <w:rFonts w:ascii="Palatino Linotype" w:hAnsi="Palatino Linotype" w:cs="Palatino Linotype"/>
        </w:rPr>
        <w:t>Δόξα: Ταις των Σων Οσίων...</w:t>
      </w:r>
    </w:p>
    <w:p w:rsidR="00F75F78" w:rsidRPr="00CB21CC" w:rsidRDefault="00F75F78" w:rsidP="00CB21CC">
      <w:pPr>
        <w:spacing w:line="360" w:lineRule="auto"/>
        <w:jc w:val="both"/>
        <w:rPr>
          <w:rFonts w:ascii="Palatino Linotype" w:hAnsi="Palatino Linotype" w:cs="Palatino Linotype"/>
        </w:rPr>
      </w:pPr>
      <w:r w:rsidRPr="00CB21CC">
        <w:rPr>
          <w:rFonts w:ascii="Palatino Linotype" w:hAnsi="Palatino Linotype" w:cs="Palatino Linotype"/>
        </w:rPr>
        <w:t>Και νυν: Ταις της Θεοτόκου...</w:t>
      </w:r>
    </w:p>
    <w:p w:rsidR="00F75F78" w:rsidRPr="00CB21CC" w:rsidRDefault="00F75F78" w:rsidP="00CB21CC">
      <w:pPr>
        <w:spacing w:line="360" w:lineRule="auto"/>
        <w:jc w:val="both"/>
        <w:rPr>
          <w:rFonts w:ascii="Palatino Linotype" w:hAnsi="Palatino Linotype" w:cs="Palatino Linotype"/>
        </w:rPr>
      </w:pPr>
      <w:r w:rsidRPr="00CB21CC">
        <w:rPr>
          <w:rFonts w:ascii="Palatino Linotype" w:hAnsi="Palatino Linotype" w:cs="Palatino Linotype"/>
        </w:rPr>
        <w:t>Ιδιόμελον. Ήχος πλ. β</w:t>
      </w:r>
      <w:r>
        <w:rPr>
          <w:rFonts w:ascii="Palatino Linotype" w:hAnsi="Palatino Linotype" w:cs="Palatino Linotype"/>
        </w:rPr>
        <w:t>’</w:t>
      </w:r>
      <w:r w:rsidRPr="00CB21CC">
        <w:rPr>
          <w:rFonts w:ascii="Palatino Linotype" w:hAnsi="Palatino Linotype" w:cs="Palatino Linotype"/>
        </w:rPr>
        <w:t xml:space="preserve"> . Στ.: Ελέησόν με ο Θεός...</w:t>
      </w:r>
    </w:p>
    <w:p w:rsidR="00F75F78" w:rsidRPr="00CB21CC" w:rsidRDefault="00F75F78" w:rsidP="00CB21CC">
      <w:pPr>
        <w:spacing w:line="360" w:lineRule="auto"/>
        <w:jc w:val="both"/>
        <w:rPr>
          <w:rFonts w:ascii="Palatino Linotype" w:hAnsi="Palatino Linotype" w:cs="Palatino Linotype"/>
        </w:rPr>
      </w:pPr>
      <w:r w:rsidRPr="00CB21CC">
        <w:rPr>
          <w:rFonts w:ascii="Palatino Linotype" w:hAnsi="Palatino Linotype" w:cs="Palatino Linotype"/>
        </w:rPr>
        <w:t>Ευφραίνεται σήμερον προφρόνως, επί τη μνήμη υμών, η των Μετεώρων θεοσκέπαστος λιθοσκηνία, ότι κέκτηται ισχυράν την προς την Δεσπότην πρεσβείαν υμών· όθεν</w:t>
      </w:r>
      <w:r>
        <w:rPr>
          <w:rFonts w:ascii="Palatino Linotype" w:hAnsi="Palatino Linotype" w:cs="Palatino Linotype"/>
        </w:rPr>
        <w:t xml:space="preserve"> </w:t>
      </w:r>
      <w:r w:rsidRPr="00CB21CC">
        <w:rPr>
          <w:rFonts w:ascii="Palatino Linotype" w:hAnsi="Palatino Linotype" w:cs="Palatino Linotype"/>
        </w:rPr>
        <w:t>κράζει λέγουσα· ευλόγησον Κύριε, την κληρονομίαν σου, ταις ευχαίς των Οσίων Σου.</w:t>
      </w:r>
    </w:p>
    <w:p w:rsidR="00F75F78" w:rsidRPr="00CB21CC" w:rsidRDefault="00F75F78" w:rsidP="00CB21CC">
      <w:pPr>
        <w:spacing w:line="360" w:lineRule="auto"/>
        <w:jc w:val="both"/>
        <w:rPr>
          <w:rFonts w:ascii="Palatino Linotype" w:hAnsi="Palatino Linotype" w:cs="Palatino Linotype"/>
        </w:rPr>
      </w:pPr>
      <w:r w:rsidRPr="00CB21CC">
        <w:rPr>
          <w:rFonts w:ascii="Palatino Linotype" w:hAnsi="Palatino Linotype" w:cs="Palatino Linotype"/>
        </w:rPr>
        <w:t>Είτα, οι Κανόνες· της Θεοτόκου, και των Οσίων ου η ακροστιχίς: Ύμνοις γεραίρω, Αντώνιον συν Φιλοθέω. Α(θανάσιος).</w:t>
      </w:r>
    </w:p>
    <w:p w:rsidR="00F75F78" w:rsidRPr="009A246B" w:rsidRDefault="00F75F78" w:rsidP="009A246B">
      <w:pPr>
        <w:spacing w:line="360" w:lineRule="auto"/>
        <w:jc w:val="center"/>
        <w:rPr>
          <w:rFonts w:ascii="Palatino Linotype" w:hAnsi="Palatino Linotype" w:cs="Palatino Linotype"/>
          <w:b/>
          <w:bCs/>
        </w:rPr>
      </w:pPr>
      <w:r w:rsidRPr="009A246B">
        <w:rPr>
          <w:rFonts w:ascii="Palatino Linotype" w:hAnsi="Palatino Linotype" w:cs="Palatino Linotype"/>
          <w:b/>
          <w:bCs/>
        </w:rPr>
        <w:t>Ωδή α’. Ήχος α’. Ωδήν επίνικιον.</w:t>
      </w:r>
    </w:p>
    <w:p w:rsidR="00F75F78" w:rsidRPr="00CB21CC" w:rsidRDefault="00F75F78" w:rsidP="00CB21CC">
      <w:pPr>
        <w:spacing w:line="360" w:lineRule="auto"/>
        <w:jc w:val="both"/>
        <w:rPr>
          <w:rFonts w:ascii="Palatino Linotype" w:hAnsi="Palatino Linotype" w:cs="Palatino Linotype"/>
        </w:rPr>
      </w:pPr>
      <w:r w:rsidRPr="00CB21CC">
        <w:rPr>
          <w:rFonts w:ascii="Palatino Linotype" w:hAnsi="Palatino Linotype" w:cs="Palatino Linotype"/>
        </w:rPr>
        <w:t>Υμνείν εφιέμενος την πολιτείαν, τα άθλα τα σκάμματα, Αντωνίου Κύριε, και Φιλοθέου σεπτού, του Πνεύματος τον φωτισμόν, δίδου μοι δέομαι.</w:t>
      </w:r>
    </w:p>
    <w:p w:rsidR="00F75F78" w:rsidRPr="00CB21CC" w:rsidRDefault="00F75F78" w:rsidP="00CB21CC">
      <w:pPr>
        <w:spacing w:line="360" w:lineRule="auto"/>
        <w:jc w:val="both"/>
        <w:rPr>
          <w:rFonts w:ascii="Palatino Linotype" w:hAnsi="Palatino Linotype" w:cs="Palatino Linotype"/>
        </w:rPr>
      </w:pPr>
      <w:r w:rsidRPr="00CB21CC">
        <w:rPr>
          <w:rFonts w:ascii="Palatino Linotype" w:hAnsi="Palatino Linotype" w:cs="Palatino Linotype"/>
        </w:rPr>
        <w:t>Μερίς μου ει Κύριε, ειπών ω Πάτερ, Αντώνιε μέριμναν, πάσαν κατεπάτησας, και τον σταυρόν ωμαδόν, εβάστασας αποταγής, ως πετεινόν ουρανού.</w:t>
      </w:r>
    </w:p>
    <w:p w:rsidR="00F75F78" w:rsidRPr="00CB21CC" w:rsidRDefault="00F75F78" w:rsidP="00CB21CC">
      <w:pPr>
        <w:spacing w:line="360" w:lineRule="auto"/>
        <w:jc w:val="both"/>
        <w:rPr>
          <w:rFonts w:ascii="Palatino Linotype" w:hAnsi="Palatino Linotype" w:cs="Palatino Linotype"/>
        </w:rPr>
      </w:pPr>
      <w:r w:rsidRPr="00CB21CC">
        <w:rPr>
          <w:rFonts w:ascii="Palatino Linotype" w:hAnsi="Palatino Linotype" w:cs="Palatino Linotype"/>
        </w:rPr>
        <w:t>Νοΐ ουκ επέτρεψας, άλλην ελέσθαι, οδόν ει μη άσκησιν, εκζητών τον Κύριον, Φιλόθεε ιερέ, και εντρυφάν διαπαντός, ταις σκυλτικαίς αγωγαίς.</w:t>
      </w:r>
    </w:p>
    <w:p w:rsidR="00F75F78" w:rsidRPr="009A246B" w:rsidRDefault="00F75F78" w:rsidP="009A246B">
      <w:pPr>
        <w:spacing w:line="360" w:lineRule="auto"/>
        <w:jc w:val="center"/>
        <w:rPr>
          <w:rFonts w:ascii="Palatino Linotype" w:hAnsi="Palatino Linotype" w:cs="Palatino Linotype"/>
          <w:b/>
          <w:bCs/>
        </w:rPr>
      </w:pPr>
      <w:r w:rsidRPr="009A246B">
        <w:rPr>
          <w:rFonts w:ascii="Palatino Linotype" w:hAnsi="Palatino Linotype" w:cs="Palatino Linotype"/>
          <w:b/>
          <w:bCs/>
        </w:rPr>
        <w:t>Θεοτοκίον.</w:t>
      </w:r>
    </w:p>
    <w:p w:rsidR="00F75F78" w:rsidRPr="00CB21CC" w:rsidRDefault="00F75F78" w:rsidP="00CB21CC">
      <w:pPr>
        <w:spacing w:line="360" w:lineRule="auto"/>
        <w:jc w:val="both"/>
        <w:rPr>
          <w:rFonts w:ascii="Palatino Linotype" w:hAnsi="Palatino Linotype" w:cs="Palatino Linotype"/>
        </w:rPr>
      </w:pPr>
      <w:r w:rsidRPr="00CB21CC">
        <w:rPr>
          <w:rFonts w:ascii="Palatino Linotype" w:hAnsi="Palatino Linotype" w:cs="Palatino Linotype"/>
        </w:rPr>
        <w:t>Ο Τόκος Σου γέγονε, Θεοκυήτορ, τομή η σωτήριος, η ζωήν παρέχουσα, ην ξυνωρίς η σεπτή, του Πρωτομάρτυρος σοφώς, πάνυ προείλοντο.</w:t>
      </w:r>
    </w:p>
    <w:p w:rsidR="00F75F78" w:rsidRPr="009A246B" w:rsidRDefault="00F75F78" w:rsidP="009A246B">
      <w:pPr>
        <w:spacing w:line="360" w:lineRule="auto"/>
        <w:jc w:val="center"/>
        <w:rPr>
          <w:rFonts w:ascii="Palatino Linotype" w:hAnsi="Palatino Linotype" w:cs="Palatino Linotype"/>
          <w:b/>
          <w:bCs/>
        </w:rPr>
      </w:pPr>
      <w:r w:rsidRPr="009A246B">
        <w:rPr>
          <w:rFonts w:ascii="Palatino Linotype" w:hAnsi="Palatino Linotype" w:cs="Palatino Linotype"/>
          <w:b/>
          <w:bCs/>
        </w:rPr>
        <w:t>Ωδή γ’. Στερεωθήτω η καρδία μου.</w:t>
      </w:r>
    </w:p>
    <w:p w:rsidR="00F75F78" w:rsidRDefault="00F75F78" w:rsidP="00CB21CC">
      <w:pPr>
        <w:spacing w:line="360" w:lineRule="auto"/>
        <w:jc w:val="both"/>
        <w:rPr>
          <w:rFonts w:ascii="Palatino Linotype" w:hAnsi="Palatino Linotype" w:cs="Palatino Linotype"/>
        </w:rPr>
      </w:pPr>
      <w:r w:rsidRPr="00CB21CC">
        <w:rPr>
          <w:rFonts w:ascii="Palatino Linotype" w:hAnsi="Palatino Linotype" w:cs="Palatino Linotype"/>
        </w:rPr>
        <w:t>Ίων οσμήν εκβλύζει Όσιε, η θεοπρεπής πολιτεία σου, πνευματικήν των φοιτητών, κατοσφραίνουσα την αίσθησιν, οδηγούσα προς το κράτιστον, Μύρον Πάτερ Αντώνιε.</w:t>
      </w:r>
      <w:r>
        <w:rPr>
          <w:rFonts w:ascii="Palatino Linotype" w:hAnsi="Palatino Linotype" w:cs="Palatino Linotype"/>
        </w:rPr>
        <w:t xml:space="preserve"> </w:t>
      </w:r>
    </w:p>
    <w:p w:rsidR="00F75F78" w:rsidRPr="00CB21CC" w:rsidRDefault="00F75F78" w:rsidP="00CB21CC">
      <w:pPr>
        <w:spacing w:line="360" w:lineRule="auto"/>
        <w:jc w:val="both"/>
        <w:rPr>
          <w:rFonts w:ascii="Palatino Linotype" w:hAnsi="Palatino Linotype" w:cs="Palatino Linotype"/>
        </w:rPr>
      </w:pPr>
      <w:r w:rsidRPr="00CB21CC">
        <w:rPr>
          <w:rFonts w:ascii="Palatino Linotype" w:hAnsi="Palatino Linotype" w:cs="Palatino Linotype"/>
        </w:rPr>
        <w:t>Στύλον κατείληφας τον άνυδρον, ταις ποτιστικαίς των δακρύων σου, έδειξας δε ροαίς ως γην, οσιώσασαν Φιλόθεε, συν σοι πλήθη απειράριθμα, τον Θεόν αναπαύσαντα.</w:t>
      </w:r>
    </w:p>
    <w:p w:rsidR="00F75F78" w:rsidRPr="00CB21CC" w:rsidRDefault="00F75F78" w:rsidP="00CB21CC">
      <w:pPr>
        <w:spacing w:line="360" w:lineRule="auto"/>
        <w:jc w:val="both"/>
        <w:rPr>
          <w:rFonts w:ascii="Palatino Linotype" w:hAnsi="Palatino Linotype" w:cs="Palatino Linotype"/>
        </w:rPr>
      </w:pPr>
      <w:r w:rsidRPr="00CB21CC">
        <w:rPr>
          <w:rFonts w:ascii="Palatino Linotype" w:hAnsi="Palatino Linotype" w:cs="Palatino Linotype"/>
        </w:rPr>
        <w:t>Γνόντες μυστήριον το όγδοον, ίστε ότι τούτο λογίζεται, βάπτισμα άλλο ο εστι, συνειδήσεως μαρτύριον, δια τούτο Πρωτομάρτυρι, υμών Μάνδραν ανέθετε.</w:t>
      </w:r>
    </w:p>
    <w:p w:rsidR="00F75F78" w:rsidRDefault="00F75F78" w:rsidP="009A246B">
      <w:pPr>
        <w:spacing w:line="360" w:lineRule="auto"/>
        <w:jc w:val="center"/>
        <w:rPr>
          <w:rFonts w:ascii="Palatino Linotype" w:hAnsi="Palatino Linotype" w:cs="Palatino Linotype"/>
          <w:b/>
          <w:bCs/>
        </w:rPr>
      </w:pPr>
    </w:p>
    <w:p w:rsidR="00F75F78" w:rsidRPr="009A246B" w:rsidRDefault="00F75F78" w:rsidP="009A246B">
      <w:pPr>
        <w:spacing w:line="360" w:lineRule="auto"/>
        <w:jc w:val="center"/>
        <w:rPr>
          <w:rFonts w:ascii="Palatino Linotype" w:hAnsi="Palatino Linotype" w:cs="Palatino Linotype"/>
          <w:b/>
          <w:bCs/>
        </w:rPr>
      </w:pPr>
      <w:r w:rsidRPr="009A246B">
        <w:rPr>
          <w:rFonts w:ascii="Palatino Linotype" w:hAnsi="Palatino Linotype" w:cs="Palatino Linotype"/>
          <w:b/>
          <w:bCs/>
        </w:rPr>
        <w:t>Θεοτοκίον.</w:t>
      </w:r>
    </w:p>
    <w:p w:rsidR="00F75F78" w:rsidRPr="00CB21CC" w:rsidRDefault="00F75F78" w:rsidP="00CB21CC">
      <w:pPr>
        <w:spacing w:line="360" w:lineRule="auto"/>
        <w:jc w:val="both"/>
        <w:rPr>
          <w:rFonts w:ascii="Palatino Linotype" w:hAnsi="Palatino Linotype" w:cs="Palatino Linotype"/>
        </w:rPr>
      </w:pPr>
      <w:r w:rsidRPr="00CB21CC">
        <w:rPr>
          <w:rFonts w:ascii="Palatino Linotype" w:hAnsi="Palatino Linotype" w:cs="Palatino Linotype"/>
        </w:rPr>
        <w:t>Ευφραινομένη επαγάλλεται, πάσα εκζητούντων τον Κύριον, ψυχή Παρθένε επί Σοι, εφευρίσκουσα γλυκάντριαν, εκ των πόνων της ασκήσεως, και ανάψυξιν χαρμόσυνον.</w:t>
      </w:r>
    </w:p>
    <w:p w:rsidR="00F75F78" w:rsidRPr="009A246B" w:rsidRDefault="00F75F78" w:rsidP="009A246B">
      <w:pPr>
        <w:spacing w:line="360" w:lineRule="auto"/>
        <w:jc w:val="center"/>
        <w:rPr>
          <w:rFonts w:ascii="Palatino Linotype" w:hAnsi="Palatino Linotype" w:cs="Palatino Linotype"/>
          <w:b/>
          <w:bCs/>
        </w:rPr>
      </w:pPr>
      <w:r w:rsidRPr="009A246B">
        <w:rPr>
          <w:rFonts w:ascii="Palatino Linotype" w:hAnsi="Palatino Linotype" w:cs="Palatino Linotype"/>
          <w:b/>
          <w:bCs/>
        </w:rPr>
        <w:t>Κάθισμα. Ήχος δ</w:t>
      </w:r>
      <w:r>
        <w:rPr>
          <w:rFonts w:ascii="Palatino Linotype" w:hAnsi="Palatino Linotype" w:cs="Palatino Linotype"/>
          <w:b/>
          <w:bCs/>
        </w:rPr>
        <w:t>’</w:t>
      </w:r>
      <w:r w:rsidRPr="009A246B">
        <w:rPr>
          <w:rFonts w:ascii="Palatino Linotype" w:hAnsi="Palatino Linotype" w:cs="Palatino Linotype"/>
          <w:b/>
          <w:bCs/>
        </w:rPr>
        <w:t xml:space="preserve"> . Επεφάνης σήμερον.</w:t>
      </w:r>
    </w:p>
    <w:p w:rsidR="00F75F78" w:rsidRPr="00CB21CC" w:rsidRDefault="00F75F78" w:rsidP="00CB21CC">
      <w:pPr>
        <w:spacing w:line="360" w:lineRule="auto"/>
        <w:jc w:val="both"/>
        <w:rPr>
          <w:rFonts w:ascii="Palatino Linotype" w:hAnsi="Palatino Linotype" w:cs="Palatino Linotype"/>
        </w:rPr>
      </w:pPr>
      <w:r w:rsidRPr="00CB21CC">
        <w:rPr>
          <w:rFonts w:ascii="Palatino Linotype" w:hAnsi="Palatino Linotype" w:cs="Palatino Linotype"/>
        </w:rPr>
        <w:t>Επετάσθης Όσιε, επί πτερύγων, θεωρίας πράξεως, εις ουρανούς πνευματικούς· όθεν Φιλόθεε πάρεχε, τοις φοιτηταίς σου, την Χάριν του Πνεύματος.</w:t>
      </w:r>
    </w:p>
    <w:p w:rsidR="00F75F78" w:rsidRPr="009A246B" w:rsidRDefault="00F75F78" w:rsidP="009A246B">
      <w:pPr>
        <w:spacing w:line="360" w:lineRule="auto"/>
        <w:jc w:val="center"/>
        <w:rPr>
          <w:rFonts w:ascii="Palatino Linotype" w:hAnsi="Palatino Linotype" w:cs="Palatino Linotype"/>
          <w:b/>
          <w:bCs/>
        </w:rPr>
      </w:pPr>
      <w:r w:rsidRPr="009A246B">
        <w:rPr>
          <w:rFonts w:ascii="Palatino Linotype" w:hAnsi="Palatino Linotype" w:cs="Palatino Linotype"/>
          <w:b/>
          <w:bCs/>
        </w:rPr>
        <w:t>Δόξα. Και νυν. Θεοτοκίον.</w:t>
      </w:r>
    </w:p>
    <w:p w:rsidR="00F75F78" w:rsidRPr="00CB21CC" w:rsidRDefault="00F75F78" w:rsidP="00CB21CC">
      <w:pPr>
        <w:spacing w:line="360" w:lineRule="auto"/>
        <w:jc w:val="both"/>
        <w:rPr>
          <w:rFonts w:ascii="Palatino Linotype" w:hAnsi="Palatino Linotype" w:cs="Palatino Linotype"/>
        </w:rPr>
      </w:pPr>
      <w:r w:rsidRPr="00CB21CC">
        <w:rPr>
          <w:rFonts w:ascii="Palatino Linotype" w:hAnsi="Palatino Linotype" w:cs="Palatino Linotype"/>
        </w:rPr>
        <w:t>Αρετής ειδότες Σε, πάσης ταμείον, Θεοτόκε έχομεν, εστηριγμένους επί Σε, τους οφθαλμούς και βοώμέν Σοι· ελθέ Παρθένε, ημών εις βοήθειαν.</w:t>
      </w:r>
    </w:p>
    <w:p w:rsidR="00F75F78" w:rsidRPr="009A246B" w:rsidRDefault="00F75F78" w:rsidP="009A246B">
      <w:pPr>
        <w:spacing w:line="360" w:lineRule="auto"/>
        <w:jc w:val="center"/>
        <w:rPr>
          <w:rFonts w:ascii="Palatino Linotype" w:hAnsi="Palatino Linotype" w:cs="Palatino Linotype"/>
          <w:b/>
          <w:bCs/>
        </w:rPr>
      </w:pPr>
      <w:r w:rsidRPr="009A246B">
        <w:rPr>
          <w:rFonts w:ascii="Palatino Linotype" w:hAnsi="Palatino Linotype" w:cs="Palatino Linotype"/>
          <w:b/>
          <w:bCs/>
        </w:rPr>
        <w:t>Ωδή δ’. Εν Πνεύματι προβλέπων.</w:t>
      </w:r>
    </w:p>
    <w:p w:rsidR="00F75F78" w:rsidRPr="00CB21CC" w:rsidRDefault="00F75F78" w:rsidP="00CB21CC">
      <w:pPr>
        <w:spacing w:line="360" w:lineRule="auto"/>
        <w:jc w:val="both"/>
        <w:rPr>
          <w:rFonts w:ascii="Palatino Linotype" w:hAnsi="Palatino Linotype" w:cs="Palatino Linotype"/>
        </w:rPr>
      </w:pPr>
      <w:r w:rsidRPr="00CB21CC">
        <w:rPr>
          <w:rFonts w:ascii="Palatino Linotype" w:hAnsi="Palatino Linotype" w:cs="Palatino Linotype"/>
        </w:rPr>
        <w:t>Ρεόντων το άστατον ουκ ίσχυς σοφέ, ελκύσαι καρδίαν σου εις λήθην του Θεού, αλλ’ ως εδέξω την φλόγα του Πνεύματος εχώρησας, του προλαβέσθαι Αυτού το θείον</w:t>
      </w:r>
      <w:r>
        <w:rPr>
          <w:rFonts w:ascii="Palatino Linotype" w:hAnsi="Palatino Linotype" w:cs="Palatino Linotype"/>
        </w:rPr>
        <w:t xml:space="preserve"> </w:t>
      </w:r>
      <w:r w:rsidRPr="00CB21CC">
        <w:rPr>
          <w:rFonts w:ascii="Palatino Linotype" w:hAnsi="Palatino Linotype" w:cs="Palatino Linotype"/>
        </w:rPr>
        <w:t>θέλημα.</w:t>
      </w:r>
    </w:p>
    <w:p w:rsidR="00F75F78" w:rsidRPr="00CB21CC" w:rsidRDefault="00F75F78" w:rsidP="00CB21CC">
      <w:pPr>
        <w:spacing w:line="360" w:lineRule="auto"/>
        <w:jc w:val="both"/>
        <w:rPr>
          <w:rFonts w:ascii="Palatino Linotype" w:hAnsi="Palatino Linotype" w:cs="Palatino Linotype"/>
        </w:rPr>
      </w:pPr>
      <w:r w:rsidRPr="00CB21CC">
        <w:rPr>
          <w:rFonts w:ascii="Palatino Linotype" w:hAnsi="Palatino Linotype" w:cs="Palatino Linotype"/>
        </w:rPr>
        <w:t>Απαύστως Φιλόθεε τη κλήσει Ιησού, εχρήσω ως όπλω σου και θείω θυρεώ, δαιμόνων άπαν γαρ πλήθος ταύτη πίπτει, και ανορθούται κρυφίως εν καρδία, ο έσω άνθρωπος.</w:t>
      </w:r>
    </w:p>
    <w:p w:rsidR="00F75F78" w:rsidRPr="00CB21CC" w:rsidRDefault="00F75F78" w:rsidP="00CB21CC">
      <w:pPr>
        <w:spacing w:line="360" w:lineRule="auto"/>
        <w:jc w:val="both"/>
        <w:rPr>
          <w:rFonts w:ascii="Palatino Linotype" w:hAnsi="Palatino Linotype" w:cs="Palatino Linotype"/>
        </w:rPr>
      </w:pPr>
      <w:r w:rsidRPr="00CB21CC">
        <w:rPr>
          <w:rFonts w:ascii="Palatino Linotype" w:hAnsi="Palatino Linotype" w:cs="Palatino Linotype"/>
        </w:rPr>
        <w:t>Ιθύνατε Όσιοι τους πόδας της ψυχής, προς Πόλιν ουράνιον γενόμενοι ημών, κανόνες και τύποι ακριβούς πολιτείας, δι’ ης πορευόμεθα αφόβως του Κυρίου, οδόν</w:t>
      </w:r>
      <w:r>
        <w:rPr>
          <w:rFonts w:ascii="Palatino Linotype" w:hAnsi="Palatino Linotype" w:cs="Palatino Linotype"/>
        </w:rPr>
        <w:t xml:space="preserve"> </w:t>
      </w:r>
      <w:r w:rsidRPr="00CB21CC">
        <w:rPr>
          <w:rFonts w:ascii="Palatino Linotype" w:hAnsi="Palatino Linotype" w:cs="Palatino Linotype"/>
        </w:rPr>
        <w:t>η σωτήριον.</w:t>
      </w:r>
    </w:p>
    <w:p w:rsidR="00F75F78" w:rsidRPr="009A246B" w:rsidRDefault="00F75F78" w:rsidP="009A246B">
      <w:pPr>
        <w:spacing w:line="360" w:lineRule="auto"/>
        <w:jc w:val="center"/>
        <w:rPr>
          <w:rFonts w:ascii="Palatino Linotype" w:hAnsi="Palatino Linotype" w:cs="Palatino Linotype"/>
          <w:b/>
          <w:bCs/>
        </w:rPr>
      </w:pPr>
      <w:r w:rsidRPr="009A246B">
        <w:rPr>
          <w:rFonts w:ascii="Palatino Linotype" w:hAnsi="Palatino Linotype" w:cs="Palatino Linotype"/>
          <w:b/>
          <w:bCs/>
        </w:rPr>
        <w:t>Θεοτοκίον.</w:t>
      </w:r>
    </w:p>
    <w:p w:rsidR="00F75F78" w:rsidRPr="00CB21CC" w:rsidRDefault="00F75F78" w:rsidP="00CB21CC">
      <w:pPr>
        <w:spacing w:line="360" w:lineRule="auto"/>
        <w:jc w:val="both"/>
        <w:rPr>
          <w:rFonts w:ascii="Palatino Linotype" w:hAnsi="Palatino Linotype" w:cs="Palatino Linotype"/>
        </w:rPr>
      </w:pPr>
      <w:r w:rsidRPr="00CB21CC">
        <w:rPr>
          <w:rFonts w:ascii="Palatino Linotype" w:hAnsi="Palatino Linotype" w:cs="Palatino Linotype"/>
        </w:rPr>
        <w:t>Ρημάτων η σύνταξις προφρόνως ουκ αρκεί, εις έπαινον Δέσποινα της θείας Σου ψυχής, και γαρ υπέρκεισαι πάντων Συ νοημάτων, ως τετοκυία αφράστως, Υιόν και</w:t>
      </w:r>
      <w:r>
        <w:rPr>
          <w:rFonts w:ascii="Palatino Linotype" w:hAnsi="Palatino Linotype" w:cs="Palatino Linotype"/>
        </w:rPr>
        <w:t xml:space="preserve"> </w:t>
      </w:r>
      <w:r w:rsidRPr="00CB21CC">
        <w:rPr>
          <w:rFonts w:ascii="Palatino Linotype" w:hAnsi="Palatino Linotype" w:cs="Palatino Linotype"/>
        </w:rPr>
        <w:t>Λόγον Θεού πανύμνητε.</w:t>
      </w:r>
    </w:p>
    <w:p w:rsidR="00F75F78" w:rsidRDefault="00F75F78" w:rsidP="009A246B">
      <w:pPr>
        <w:spacing w:line="360" w:lineRule="auto"/>
        <w:jc w:val="center"/>
        <w:rPr>
          <w:rFonts w:ascii="Palatino Linotype" w:hAnsi="Palatino Linotype" w:cs="Palatino Linotype"/>
          <w:b/>
          <w:bCs/>
        </w:rPr>
      </w:pPr>
    </w:p>
    <w:p w:rsidR="00F75F78" w:rsidRPr="009A246B" w:rsidRDefault="00F75F78" w:rsidP="009A246B">
      <w:pPr>
        <w:spacing w:line="360" w:lineRule="auto"/>
        <w:jc w:val="center"/>
        <w:rPr>
          <w:rFonts w:ascii="Palatino Linotype" w:hAnsi="Palatino Linotype" w:cs="Palatino Linotype"/>
          <w:b/>
          <w:bCs/>
        </w:rPr>
      </w:pPr>
      <w:r w:rsidRPr="009A246B">
        <w:rPr>
          <w:rFonts w:ascii="Palatino Linotype" w:hAnsi="Palatino Linotype" w:cs="Palatino Linotype"/>
          <w:b/>
          <w:bCs/>
        </w:rPr>
        <w:t>Ωδή ε’. Ο φωτίσας τη ελλάμψει.</w:t>
      </w:r>
    </w:p>
    <w:p w:rsidR="00F75F78" w:rsidRPr="00CB21CC" w:rsidRDefault="00F75F78" w:rsidP="00CB21CC">
      <w:pPr>
        <w:spacing w:line="360" w:lineRule="auto"/>
        <w:jc w:val="both"/>
        <w:rPr>
          <w:rFonts w:ascii="Palatino Linotype" w:hAnsi="Palatino Linotype" w:cs="Palatino Linotype"/>
        </w:rPr>
      </w:pPr>
      <w:r w:rsidRPr="00CB21CC">
        <w:rPr>
          <w:rFonts w:ascii="Palatino Linotype" w:hAnsi="Palatino Linotype" w:cs="Palatino Linotype"/>
        </w:rPr>
        <w:t>Ωραιώσας την ψυχήν σου ως παστάδα Αντώνιε Θεού, την του Πνεύματος εδέξω δαψιλέστατα έλλαμψιν, τω ποιμνίω σου γενόμενος στήλη φωτός, καθοδηγών προς Χαναάν</w:t>
      </w:r>
      <w:r>
        <w:rPr>
          <w:rFonts w:ascii="Palatino Linotype" w:hAnsi="Palatino Linotype" w:cs="Palatino Linotype"/>
        </w:rPr>
        <w:t xml:space="preserve"> </w:t>
      </w:r>
      <w:r w:rsidRPr="00CB21CC">
        <w:rPr>
          <w:rFonts w:ascii="Palatino Linotype" w:hAnsi="Palatino Linotype" w:cs="Palatino Linotype"/>
        </w:rPr>
        <w:t>αυτήν απλανέστατα.</w:t>
      </w:r>
    </w:p>
    <w:p w:rsidR="00F75F78" w:rsidRPr="00CB21CC" w:rsidRDefault="00F75F78" w:rsidP="00CB21CC">
      <w:pPr>
        <w:spacing w:line="360" w:lineRule="auto"/>
        <w:jc w:val="both"/>
        <w:rPr>
          <w:rFonts w:ascii="Palatino Linotype" w:hAnsi="Palatino Linotype" w:cs="Palatino Linotype"/>
        </w:rPr>
      </w:pPr>
      <w:r w:rsidRPr="00CB21CC">
        <w:rPr>
          <w:rFonts w:ascii="Palatino Linotype" w:hAnsi="Palatino Linotype" w:cs="Palatino Linotype"/>
        </w:rPr>
        <w:t>Ακλινώς τω Κυρίω εκολλήθης Φιλόθεε ψυχή, τούτον μόνον ως πλούτον ασύλητον έχων σου, και πτωχεύων διανοία εκουσίως κατείληφας, των μακαριζομένων, την θείαν</w:t>
      </w:r>
      <w:r>
        <w:rPr>
          <w:rFonts w:ascii="Palatino Linotype" w:hAnsi="Palatino Linotype" w:cs="Palatino Linotype"/>
        </w:rPr>
        <w:t xml:space="preserve"> </w:t>
      </w:r>
      <w:r w:rsidRPr="00CB21CC">
        <w:rPr>
          <w:rFonts w:ascii="Palatino Linotype" w:hAnsi="Palatino Linotype" w:cs="Palatino Linotype"/>
        </w:rPr>
        <w:t>ευκληρίαν.</w:t>
      </w:r>
    </w:p>
    <w:p w:rsidR="00F75F78" w:rsidRPr="00CB21CC" w:rsidRDefault="00F75F78" w:rsidP="00CB21CC">
      <w:pPr>
        <w:spacing w:line="360" w:lineRule="auto"/>
        <w:jc w:val="both"/>
        <w:rPr>
          <w:rFonts w:ascii="Palatino Linotype" w:hAnsi="Palatino Linotype" w:cs="Palatino Linotype"/>
        </w:rPr>
      </w:pPr>
      <w:r w:rsidRPr="00CB21CC">
        <w:rPr>
          <w:rFonts w:ascii="Palatino Linotype" w:hAnsi="Palatino Linotype" w:cs="Palatino Linotype"/>
        </w:rPr>
        <w:t>Νοεραί υμίν τάξεις εξιστάμεναι έχουσι, την γαρ τούτων πολιτείαν εμιμήσασθε Όσιοι, εν παρθενία και απαύστω υμνωδία, Θεώ πληρούντες καθ’ ημέραν το άγιον</w:t>
      </w:r>
      <w:r>
        <w:rPr>
          <w:rFonts w:ascii="Palatino Linotype" w:hAnsi="Palatino Linotype" w:cs="Palatino Linotype"/>
        </w:rPr>
        <w:t xml:space="preserve"> </w:t>
      </w:r>
      <w:r w:rsidRPr="00CB21CC">
        <w:rPr>
          <w:rFonts w:ascii="Palatino Linotype" w:hAnsi="Palatino Linotype" w:cs="Palatino Linotype"/>
        </w:rPr>
        <w:t>θέλημα.</w:t>
      </w:r>
    </w:p>
    <w:p w:rsidR="00F75F78" w:rsidRPr="009A246B" w:rsidRDefault="00F75F78" w:rsidP="009A246B">
      <w:pPr>
        <w:spacing w:line="360" w:lineRule="auto"/>
        <w:jc w:val="center"/>
        <w:rPr>
          <w:rFonts w:ascii="Palatino Linotype" w:hAnsi="Palatino Linotype" w:cs="Palatino Linotype"/>
          <w:b/>
          <w:bCs/>
        </w:rPr>
      </w:pPr>
      <w:r w:rsidRPr="009A246B">
        <w:rPr>
          <w:rFonts w:ascii="Palatino Linotype" w:hAnsi="Palatino Linotype" w:cs="Palatino Linotype"/>
          <w:b/>
          <w:bCs/>
        </w:rPr>
        <w:t>Θεοτοκίον.</w:t>
      </w:r>
    </w:p>
    <w:p w:rsidR="00F75F78" w:rsidRPr="00CB21CC" w:rsidRDefault="00F75F78" w:rsidP="00CB21CC">
      <w:pPr>
        <w:spacing w:line="360" w:lineRule="auto"/>
        <w:jc w:val="both"/>
        <w:rPr>
          <w:rFonts w:ascii="Palatino Linotype" w:hAnsi="Palatino Linotype" w:cs="Palatino Linotype"/>
        </w:rPr>
      </w:pPr>
      <w:r w:rsidRPr="00CB21CC">
        <w:rPr>
          <w:rFonts w:ascii="Palatino Linotype" w:hAnsi="Palatino Linotype" w:cs="Palatino Linotype"/>
        </w:rPr>
        <w:t>Τετρωμένος υπάρχω τη καρδία πανάμωμε, τη προς Σε αγαπήσει τη Μητρί και Κυρία μου, και γαρ προσφύγιον ακαταγώνιστον άλλο ουκ έχω, ει μη την σκέπην της σεπτής</w:t>
      </w:r>
      <w:r>
        <w:rPr>
          <w:rFonts w:ascii="Palatino Linotype" w:hAnsi="Palatino Linotype" w:cs="Palatino Linotype"/>
        </w:rPr>
        <w:t xml:space="preserve"> </w:t>
      </w:r>
      <w:r w:rsidRPr="00CB21CC">
        <w:rPr>
          <w:rFonts w:ascii="Palatino Linotype" w:hAnsi="Palatino Linotype" w:cs="Palatino Linotype"/>
        </w:rPr>
        <w:t>ικεσίας Σου άχραντε.</w:t>
      </w:r>
    </w:p>
    <w:p w:rsidR="00F75F78" w:rsidRPr="009A246B" w:rsidRDefault="00F75F78" w:rsidP="009A246B">
      <w:pPr>
        <w:spacing w:line="360" w:lineRule="auto"/>
        <w:jc w:val="center"/>
        <w:rPr>
          <w:rFonts w:ascii="Palatino Linotype" w:hAnsi="Palatino Linotype" w:cs="Palatino Linotype"/>
          <w:b/>
          <w:bCs/>
        </w:rPr>
      </w:pPr>
      <w:r w:rsidRPr="009A246B">
        <w:rPr>
          <w:rFonts w:ascii="Palatino Linotype" w:hAnsi="Palatino Linotype" w:cs="Palatino Linotype"/>
          <w:b/>
          <w:bCs/>
        </w:rPr>
        <w:t>Ωδή στ’. Τον Προφήτην Ιωνάν.</w:t>
      </w:r>
    </w:p>
    <w:p w:rsidR="00F75F78" w:rsidRPr="00CB21CC" w:rsidRDefault="00F75F78" w:rsidP="00CB21CC">
      <w:pPr>
        <w:spacing w:line="360" w:lineRule="auto"/>
        <w:jc w:val="both"/>
        <w:rPr>
          <w:rFonts w:ascii="Palatino Linotype" w:hAnsi="Palatino Linotype" w:cs="Palatino Linotype"/>
        </w:rPr>
      </w:pPr>
      <w:r w:rsidRPr="00CB21CC">
        <w:rPr>
          <w:rFonts w:ascii="Palatino Linotype" w:hAnsi="Palatino Linotype" w:cs="Palatino Linotype"/>
        </w:rPr>
        <w:t>Ωκειώθης τω Θεώ, τη τηρήσει εντολών, κατά μέθεξιν υιός, Βασιλείας γεγονώς, Αντώνιε, και χρηματίζεις, δεύτερον φώς  εξ απροσίτου Φωτός.</w:t>
      </w:r>
    </w:p>
    <w:p w:rsidR="00F75F78" w:rsidRPr="00CB21CC" w:rsidRDefault="00F75F78" w:rsidP="00CB21CC">
      <w:pPr>
        <w:spacing w:line="360" w:lineRule="auto"/>
        <w:jc w:val="both"/>
        <w:rPr>
          <w:rFonts w:ascii="Palatino Linotype" w:hAnsi="Palatino Linotype" w:cs="Palatino Linotype"/>
        </w:rPr>
      </w:pPr>
      <w:r w:rsidRPr="00CB21CC">
        <w:rPr>
          <w:rFonts w:ascii="Palatino Linotype" w:hAnsi="Palatino Linotype" w:cs="Palatino Linotype"/>
        </w:rPr>
        <w:t>Νουν καρδίαν και ψυχήν, αναθέμενος Χριστώ, νυν ευφραίνη μυστικώς, τους μισθούς σου ειληφώς, Φιλόθεε, και ικετεύεις, εν παρρησία πολλή υπέρ της ποίμνης</w:t>
      </w:r>
      <w:r>
        <w:rPr>
          <w:rFonts w:ascii="Palatino Linotype" w:hAnsi="Palatino Linotype" w:cs="Palatino Linotype"/>
        </w:rPr>
        <w:t xml:space="preserve"> </w:t>
      </w:r>
      <w:r w:rsidRPr="00CB21CC">
        <w:rPr>
          <w:rFonts w:ascii="Palatino Linotype" w:hAnsi="Palatino Linotype" w:cs="Palatino Linotype"/>
        </w:rPr>
        <w:t>σου.</w:t>
      </w:r>
    </w:p>
    <w:p w:rsidR="00F75F78" w:rsidRPr="00CB21CC" w:rsidRDefault="00F75F78" w:rsidP="00CB21CC">
      <w:pPr>
        <w:spacing w:line="360" w:lineRule="auto"/>
        <w:jc w:val="both"/>
        <w:rPr>
          <w:rFonts w:ascii="Palatino Linotype" w:hAnsi="Palatino Linotype" w:cs="Palatino Linotype"/>
        </w:rPr>
      </w:pPr>
      <w:r w:rsidRPr="00CB21CC">
        <w:rPr>
          <w:rFonts w:ascii="Palatino Linotype" w:hAnsi="Palatino Linotype" w:cs="Palatino Linotype"/>
        </w:rPr>
        <w:t>Ιερεύσαντες σεπτώς, Πρωτομάρτυρος ναώ, νυν αυλίζεσθε ομού, λειτουργούντες τω Αμνώ, εκλάμποντες, συν πρεσβυτέροις, του αιωνίου ναού οσιώτατοι.</w:t>
      </w:r>
    </w:p>
    <w:p w:rsidR="00F75F78" w:rsidRPr="009A246B" w:rsidRDefault="00F75F78" w:rsidP="009A246B">
      <w:pPr>
        <w:spacing w:line="360" w:lineRule="auto"/>
        <w:jc w:val="center"/>
        <w:rPr>
          <w:rFonts w:ascii="Palatino Linotype" w:hAnsi="Palatino Linotype" w:cs="Palatino Linotype"/>
          <w:b/>
          <w:bCs/>
        </w:rPr>
      </w:pPr>
      <w:r w:rsidRPr="009A246B">
        <w:rPr>
          <w:rFonts w:ascii="Palatino Linotype" w:hAnsi="Palatino Linotype" w:cs="Palatino Linotype"/>
          <w:b/>
          <w:bCs/>
        </w:rPr>
        <w:t>Θεοτοκίον.</w:t>
      </w:r>
    </w:p>
    <w:p w:rsidR="00F75F78" w:rsidRPr="00CB21CC" w:rsidRDefault="00F75F78" w:rsidP="00CB21CC">
      <w:pPr>
        <w:spacing w:line="360" w:lineRule="auto"/>
        <w:jc w:val="both"/>
        <w:rPr>
          <w:rFonts w:ascii="Palatino Linotype" w:hAnsi="Palatino Linotype" w:cs="Palatino Linotype"/>
        </w:rPr>
      </w:pPr>
      <w:r w:rsidRPr="00CB21CC">
        <w:rPr>
          <w:rFonts w:ascii="Palatino Linotype" w:hAnsi="Palatino Linotype" w:cs="Palatino Linotype"/>
        </w:rPr>
        <w:t xml:space="preserve">Ουρανός ο μυστικός, ο βαστάσας εν γαστρί, τον των όλων Ποιητήν, Συ υπάρχουσα αγνή, ουράνωσον, ημών καρδίας, τη κατοικία Υιού Σου πανάμωμε. </w:t>
      </w:r>
    </w:p>
    <w:p w:rsidR="00F75F78" w:rsidRPr="00CB21CC" w:rsidRDefault="00F75F78" w:rsidP="00CB21CC">
      <w:pPr>
        <w:spacing w:line="360" w:lineRule="auto"/>
        <w:jc w:val="both"/>
        <w:rPr>
          <w:rFonts w:ascii="Palatino Linotype" w:hAnsi="Palatino Linotype" w:cs="Palatino Linotype"/>
        </w:rPr>
      </w:pPr>
    </w:p>
    <w:p w:rsidR="00F75F78" w:rsidRPr="008B1FFB" w:rsidRDefault="00F75F78" w:rsidP="008B1FFB">
      <w:pPr>
        <w:spacing w:line="360" w:lineRule="auto"/>
        <w:jc w:val="center"/>
        <w:rPr>
          <w:rFonts w:ascii="Palatino Linotype" w:hAnsi="Palatino Linotype" w:cs="Palatino Linotype"/>
          <w:b/>
          <w:bCs/>
        </w:rPr>
      </w:pPr>
      <w:r w:rsidRPr="008B1FFB">
        <w:rPr>
          <w:rFonts w:ascii="Palatino Linotype" w:hAnsi="Palatino Linotype" w:cs="Palatino Linotype"/>
          <w:b/>
          <w:bCs/>
        </w:rPr>
        <w:t>Κοντάκιον. Ήχος δ</w:t>
      </w:r>
      <w:r>
        <w:rPr>
          <w:rFonts w:ascii="Palatino Linotype" w:hAnsi="Palatino Linotype" w:cs="Palatino Linotype"/>
          <w:b/>
          <w:bCs/>
        </w:rPr>
        <w:t>’</w:t>
      </w:r>
      <w:r w:rsidRPr="008B1FFB">
        <w:rPr>
          <w:rFonts w:ascii="Palatino Linotype" w:hAnsi="Palatino Linotype" w:cs="Palatino Linotype"/>
          <w:b/>
          <w:bCs/>
        </w:rPr>
        <w:t xml:space="preserve"> . Ο υψωθείς.</w:t>
      </w:r>
    </w:p>
    <w:p w:rsidR="00F75F78" w:rsidRPr="00CB21CC" w:rsidRDefault="00F75F78" w:rsidP="00CB21CC">
      <w:pPr>
        <w:spacing w:line="360" w:lineRule="auto"/>
        <w:jc w:val="both"/>
        <w:rPr>
          <w:rFonts w:ascii="Palatino Linotype" w:hAnsi="Palatino Linotype" w:cs="Palatino Linotype"/>
        </w:rPr>
      </w:pPr>
      <w:r w:rsidRPr="00CB21CC">
        <w:rPr>
          <w:rFonts w:ascii="Palatino Linotype" w:hAnsi="Palatino Linotype" w:cs="Palatino Linotype"/>
        </w:rPr>
        <w:t>Συν Αντωνίω τον Φιλόθεον άμα, του Πρωτομάρτυρος τιμήσωμεν φίλους, των Μετεώρων δε σεπτούς καθηγητάς, τούτοις ανακράζοντες υμών ποίμνην τηρείτε, πάσης απαράτρωτον</w:t>
      </w:r>
      <w:r>
        <w:rPr>
          <w:rFonts w:ascii="Palatino Linotype" w:hAnsi="Palatino Linotype" w:cs="Palatino Linotype"/>
        </w:rPr>
        <w:t xml:space="preserve"> </w:t>
      </w:r>
      <w:r w:rsidRPr="00CB21CC">
        <w:rPr>
          <w:rFonts w:ascii="Palatino Linotype" w:hAnsi="Palatino Linotype" w:cs="Palatino Linotype"/>
        </w:rPr>
        <w:t>επηρείας και βλάβης, και γαρ υμάς προστάτας και φρουρούς, προς τον Σωτήρα κεκτήμεθα Όσιοι.</w:t>
      </w:r>
    </w:p>
    <w:p w:rsidR="00F75F78" w:rsidRPr="008B1FFB" w:rsidRDefault="00F75F78" w:rsidP="008B1FFB">
      <w:pPr>
        <w:spacing w:line="360" w:lineRule="auto"/>
        <w:jc w:val="center"/>
        <w:rPr>
          <w:rFonts w:ascii="Palatino Linotype" w:hAnsi="Palatino Linotype" w:cs="Palatino Linotype"/>
          <w:b/>
          <w:bCs/>
        </w:rPr>
      </w:pPr>
      <w:r w:rsidRPr="008B1FFB">
        <w:rPr>
          <w:rFonts w:ascii="Palatino Linotype" w:hAnsi="Palatino Linotype" w:cs="Palatino Linotype"/>
          <w:b/>
          <w:bCs/>
        </w:rPr>
        <w:t>Ο Οίκος.</w:t>
      </w:r>
    </w:p>
    <w:p w:rsidR="00F75F78" w:rsidRPr="00CB21CC" w:rsidRDefault="00F75F78" w:rsidP="00CB21CC">
      <w:pPr>
        <w:spacing w:line="360" w:lineRule="auto"/>
        <w:jc w:val="both"/>
        <w:rPr>
          <w:rFonts w:ascii="Palatino Linotype" w:hAnsi="Palatino Linotype" w:cs="Palatino Linotype"/>
        </w:rPr>
      </w:pPr>
      <w:r w:rsidRPr="00CB21CC">
        <w:rPr>
          <w:rFonts w:ascii="Palatino Linotype" w:hAnsi="Palatino Linotype" w:cs="Palatino Linotype"/>
        </w:rPr>
        <w:t>Της του βίου ρυσθέντες συγχύσεως, ησυχίας ζυγώ καθυπήχθητε, και καθάρσει τελεία υψώθητε, καθορώντες εντεύθεν τον άϋλον, όστις στόματα εαυτού ανέδειξε,</w:t>
      </w:r>
      <w:r>
        <w:rPr>
          <w:rFonts w:ascii="Palatino Linotype" w:hAnsi="Palatino Linotype" w:cs="Palatino Linotype"/>
        </w:rPr>
        <w:t xml:space="preserve"> </w:t>
      </w:r>
      <w:r w:rsidRPr="00CB21CC">
        <w:rPr>
          <w:rFonts w:ascii="Palatino Linotype" w:hAnsi="Palatino Linotype" w:cs="Palatino Linotype"/>
        </w:rPr>
        <w:t>εξ αναξίων πολλούς αξιώσαντας, τούτο γαρ αρετής δείγμα Όσιοι, την ψυχήν υπέρ φίλων προτίθεσθαι και Χριστώ δώρα φέρειν αμώμητα, εξ επιμώμων σπουδή καθαιρόμενα·</w:t>
      </w:r>
      <w:r>
        <w:rPr>
          <w:rFonts w:ascii="Palatino Linotype" w:hAnsi="Palatino Linotype" w:cs="Palatino Linotype"/>
        </w:rPr>
        <w:t xml:space="preserve"> </w:t>
      </w:r>
      <w:r w:rsidRPr="00CB21CC">
        <w:rPr>
          <w:rFonts w:ascii="Palatino Linotype" w:hAnsi="Palatino Linotype" w:cs="Palatino Linotype"/>
        </w:rPr>
        <w:t>όθεν ως συνεργούς Ασωμάτων υμάς έχοντες, προς ουράνιον τρίβον βαδίζομεν, και τιμώντες εκ καρδίας συν τω Αντωνίω Φιλόθεε οσιώτατε, ικετεύομεν· σκέπετε ποίμνην</w:t>
      </w:r>
      <w:r>
        <w:rPr>
          <w:rFonts w:ascii="Palatino Linotype" w:hAnsi="Palatino Linotype" w:cs="Palatino Linotype"/>
        </w:rPr>
        <w:t xml:space="preserve"> </w:t>
      </w:r>
      <w:r w:rsidRPr="00CB21CC">
        <w:rPr>
          <w:rFonts w:ascii="Palatino Linotype" w:hAnsi="Palatino Linotype" w:cs="Palatino Linotype"/>
        </w:rPr>
        <w:t>μικράν την σκηνούσαν, ένθα υμείς τους αγώνας πριν ετελέσατε, και κραυγάζουσαν εκτενώς, ω φιότεκνοι· υμάς προστάτας και φρουρούς, προς τον Σωτήρα κεκτήμεθα</w:t>
      </w:r>
      <w:r>
        <w:rPr>
          <w:rFonts w:ascii="Palatino Linotype" w:hAnsi="Palatino Linotype" w:cs="Palatino Linotype"/>
        </w:rPr>
        <w:t xml:space="preserve"> </w:t>
      </w:r>
      <w:r w:rsidRPr="00CB21CC">
        <w:rPr>
          <w:rFonts w:ascii="Palatino Linotype" w:hAnsi="Palatino Linotype" w:cs="Palatino Linotype"/>
        </w:rPr>
        <w:t>Όσιοι.</w:t>
      </w:r>
    </w:p>
    <w:p w:rsidR="00F75F78" w:rsidRPr="008B1FFB" w:rsidRDefault="00F75F78" w:rsidP="008B1FFB">
      <w:pPr>
        <w:spacing w:line="360" w:lineRule="auto"/>
        <w:jc w:val="center"/>
        <w:rPr>
          <w:rFonts w:ascii="Palatino Linotype" w:hAnsi="Palatino Linotype" w:cs="Palatino Linotype"/>
          <w:b/>
          <w:bCs/>
        </w:rPr>
      </w:pPr>
      <w:r w:rsidRPr="008B1FFB">
        <w:rPr>
          <w:rFonts w:ascii="Palatino Linotype" w:hAnsi="Palatino Linotype" w:cs="Palatino Linotype"/>
          <w:b/>
          <w:bCs/>
        </w:rPr>
        <w:t>Συναξάριον.</w:t>
      </w:r>
    </w:p>
    <w:p w:rsidR="00F75F78" w:rsidRDefault="00F75F78" w:rsidP="00CB21CC">
      <w:pPr>
        <w:spacing w:line="360" w:lineRule="auto"/>
        <w:jc w:val="both"/>
        <w:rPr>
          <w:rFonts w:ascii="Palatino Linotype" w:hAnsi="Palatino Linotype" w:cs="Palatino Linotype"/>
        </w:rPr>
      </w:pPr>
      <w:r w:rsidRPr="00CB21CC">
        <w:rPr>
          <w:rFonts w:ascii="Palatino Linotype" w:hAnsi="Palatino Linotype" w:cs="Palatino Linotype"/>
        </w:rPr>
        <w:t>Τη ΙΖ</w:t>
      </w:r>
      <w:r>
        <w:rPr>
          <w:rFonts w:ascii="Palatino Linotype" w:hAnsi="Palatino Linotype" w:cs="Palatino Linotype"/>
        </w:rPr>
        <w:t>'</w:t>
      </w:r>
      <w:r w:rsidRPr="00CB21CC">
        <w:rPr>
          <w:rFonts w:ascii="Palatino Linotype" w:hAnsi="Palatino Linotype" w:cs="Palatino Linotype"/>
        </w:rPr>
        <w:t xml:space="preserve"> το</w:t>
      </w:r>
      <w:r>
        <w:rPr>
          <w:rFonts w:ascii="Palatino Linotype" w:hAnsi="Palatino Linotype" w:cs="Palatino Linotype"/>
        </w:rPr>
        <w:t>υ</w:t>
      </w:r>
      <w:r w:rsidRPr="00CB21CC">
        <w:rPr>
          <w:rFonts w:ascii="Palatino Linotype" w:hAnsi="Palatino Linotype" w:cs="Palatino Linotype"/>
        </w:rPr>
        <w:t xml:space="preserve"> αυτού Μηνός, Μνήμη των Οσίων Αντωνίου και Φιλοθέου, κτητόρων της Ιεράς Μονής Αγίου Στεφάνου των Μετεώρων.</w:t>
      </w:r>
      <w:r>
        <w:rPr>
          <w:rFonts w:ascii="Palatino Linotype" w:hAnsi="Palatino Linotype" w:cs="Palatino Linotype"/>
        </w:rPr>
        <w:t xml:space="preserve"> </w:t>
      </w:r>
    </w:p>
    <w:p w:rsidR="00F75F78" w:rsidRDefault="00F75F78" w:rsidP="00CB21CC">
      <w:pPr>
        <w:spacing w:line="360" w:lineRule="auto"/>
        <w:jc w:val="both"/>
        <w:rPr>
          <w:rFonts w:ascii="Palatino Linotype" w:hAnsi="Palatino Linotype" w:cs="Palatino Linotype"/>
        </w:rPr>
      </w:pPr>
    </w:p>
    <w:p w:rsidR="00F75F78" w:rsidRDefault="00F75F78" w:rsidP="00CB21CC">
      <w:pPr>
        <w:spacing w:line="360" w:lineRule="auto"/>
        <w:jc w:val="both"/>
        <w:rPr>
          <w:rFonts w:ascii="Palatino Linotype" w:hAnsi="Palatino Linotype" w:cs="Palatino Linotype"/>
        </w:rPr>
      </w:pPr>
      <w:r w:rsidRPr="00CB21CC">
        <w:rPr>
          <w:rFonts w:ascii="Palatino Linotype" w:hAnsi="Palatino Linotype" w:cs="Palatino Linotype"/>
        </w:rPr>
        <w:t>Εις πέτραν στήσας σους πόδας Πατερ φθάνεις,</w:t>
      </w:r>
      <w:r>
        <w:rPr>
          <w:rFonts w:ascii="Palatino Linotype" w:hAnsi="Palatino Linotype" w:cs="Palatino Linotype"/>
        </w:rPr>
        <w:t xml:space="preserve"> </w:t>
      </w:r>
    </w:p>
    <w:p w:rsidR="00F75F78" w:rsidRDefault="00F75F78" w:rsidP="00CB21CC">
      <w:pPr>
        <w:spacing w:line="360" w:lineRule="auto"/>
        <w:jc w:val="both"/>
        <w:rPr>
          <w:rFonts w:ascii="Palatino Linotype" w:hAnsi="Palatino Linotype" w:cs="Palatino Linotype"/>
        </w:rPr>
      </w:pPr>
      <w:r w:rsidRPr="00CB21CC">
        <w:rPr>
          <w:rFonts w:ascii="Palatino Linotype" w:hAnsi="Palatino Linotype" w:cs="Palatino Linotype"/>
        </w:rPr>
        <w:t>Χριστόν την πέτραν Αντώνιε ασκήσας.</w:t>
      </w:r>
      <w:r>
        <w:rPr>
          <w:rFonts w:ascii="Palatino Linotype" w:hAnsi="Palatino Linotype" w:cs="Palatino Linotype"/>
        </w:rPr>
        <w:t xml:space="preserve"> </w:t>
      </w:r>
    </w:p>
    <w:p w:rsidR="00F75F78" w:rsidRDefault="00F75F78" w:rsidP="00CB21CC">
      <w:pPr>
        <w:spacing w:line="360" w:lineRule="auto"/>
        <w:jc w:val="both"/>
        <w:rPr>
          <w:rFonts w:ascii="Palatino Linotype" w:hAnsi="Palatino Linotype" w:cs="Palatino Linotype"/>
        </w:rPr>
      </w:pPr>
    </w:p>
    <w:p w:rsidR="00F75F78" w:rsidRDefault="00F75F78" w:rsidP="00CB21CC">
      <w:pPr>
        <w:spacing w:line="360" w:lineRule="auto"/>
        <w:jc w:val="both"/>
        <w:rPr>
          <w:rFonts w:ascii="Palatino Linotype" w:hAnsi="Palatino Linotype" w:cs="Palatino Linotype"/>
        </w:rPr>
      </w:pPr>
      <w:r w:rsidRPr="00CB21CC">
        <w:rPr>
          <w:rFonts w:ascii="Palatino Linotype" w:hAnsi="Palatino Linotype" w:cs="Palatino Linotype"/>
        </w:rPr>
        <w:t>Φιλών εφίλεις Ον νυν Φιλόθεε έχεις,</w:t>
      </w:r>
      <w:r>
        <w:rPr>
          <w:rFonts w:ascii="Palatino Linotype" w:hAnsi="Palatino Linotype" w:cs="Palatino Linotype"/>
        </w:rPr>
        <w:t xml:space="preserve"> </w:t>
      </w:r>
    </w:p>
    <w:p w:rsidR="00F75F78" w:rsidRDefault="00F75F78" w:rsidP="00CB21CC">
      <w:pPr>
        <w:spacing w:line="360" w:lineRule="auto"/>
        <w:jc w:val="both"/>
        <w:rPr>
          <w:rFonts w:ascii="Palatino Linotype" w:hAnsi="Palatino Linotype" w:cs="Palatino Linotype"/>
        </w:rPr>
      </w:pPr>
      <w:r w:rsidRPr="00CB21CC">
        <w:rPr>
          <w:rFonts w:ascii="Palatino Linotype" w:hAnsi="Palatino Linotype" w:cs="Palatino Linotype"/>
        </w:rPr>
        <w:t>Μάλλον Αυτος σε νυν κατέχεις εν κόλποις.</w:t>
      </w:r>
      <w:r>
        <w:rPr>
          <w:rFonts w:ascii="Palatino Linotype" w:hAnsi="Palatino Linotype" w:cs="Palatino Linotype"/>
        </w:rPr>
        <w:t xml:space="preserve"> </w:t>
      </w:r>
    </w:p>
    <w:p w:rsidR="00F75F78" w:rsidRDefault="00F75F78" w:rsidP="00CB21CC">
      <w:pPr>
        <w:spacing w:line="360" w:lineRule="auto"/>
        <w:jc w:val="both"/>
        <w:rPr>
          <w:rFonts w:ascii="Palatino Linotype" w:hAnsi="Palatino Linotype" w:cs="Palatino Linotype"/>
        </w:rPr>
      </w:pPr>
    </w:p>
    <w:p w:rsidR="00F75F78" w:rsidRDefault="00F75F78" w:rsidP="00CB21CC">
      <w:pPr>
        <w:spacing w:line="360" w:lineRule="auto"/>
        <w:jc w:val="both"/>
        <w:rPr>
          <w:rFonts w:ascii="Palatino Linotype" w:hAnsi="Palatino Linotype" w:cs="Palatino Linotype"/>
        </w:rPr>
      </w:pPr>
      <w:r w:rsidRPr="00CB21CC">
        <w:rPr>
          <w:rFonts w:ascii="Palatino Linotype" w:hAnsi="Palatino Linotype" w:cs="Palatino Linotype"/>
        </w:rPr>
        <w:t xml:space="preserve">Στεφάνου λέγω υμάς τέκνα και υπηρέτας, </w:t>
      </w:r>
      <w:r>
        <w:rPr>
          <w:rFonts w:ascii="Palatino Linotype" w:hAnsi="Palatino Linotype" w:cs="Palatino Linotype"/>
        </w:rPr>
        <w:t xml:space="preserve"> </w:t>
      </w:r>
    </w:p>
    <w:p w:rsidR="00F75F78" w:rsidRDefault="00F75F78" w:rsidP="00CB21CC">
      <w:pPr>
        <w:spacing w:line="360" w:lineRule="auto"/>
        <w:jc w:val="both"/>
        <w:rPr>
          <w:rFonts w:ascii="Palatino Linotype" w:hAnsi="Palatino Linotype" w:cs="Palatino Linotype"/>
        </w:rPr>
      </w:pPr>
      <w:r w:rsidRPr="00CB21CC">
        <w:rPr>
          <w:rFonts w:ascii="Palatino Linotype" w:hAnsi="Palatino Linotype" w:cs="Palatino Linotype"/>
        </w:rPr>
        <w:t>ου τω στεφάνω νυν εστε εστεμμένοι.</w:t>
      </w:r>
      <w:r>
        <w:rPr>
          <w:rFonts w:ascii="Palatino Linotype" w:hAnsi="Palatino Linotype" w:cs="Palatino Linotype"/>
        </w:rPr>
        <w:t xml:space="preserve"> </w:t>
      </w:r>
    </w:p>
    <w:p w:rsidR="00F75F78" w:rsidRDefault="00F75F78" w:rsidP="00CB21CC">
      <w:pPr>
        <w:spacing w:line="360" w:lineRule="auto"/>
        <w:jc w:val="both"/>
        <w:rPr>
          <w:rFonts w:ascii="Palatino Linotype" w:hAnsi="Palatino Linotype" w:cs="Palatino Linotype"/>
        </w:rPr>
      </w:pPr>
    </w:p>
    <w:p w:rsidR="00F75F78" w:rsidRDefault="00F75F78" w:rsidP="00CB21CC">
      <w:pPr>
        <w:spacing w:line="360" w:lineRule="auto"/>
        <w:jc w:val="both"/>
        <w:rPr>
          <w:rFonts w:ascii="Palatino Linotype" w:hAnsi="Palatino Linotype" w:cs="Palatino Linotype"/>
        </w:rPr>
      </w:pPr>
      <w:r w:rsidRPr="00CB21CC">
        <w:rPr>
          <w:rFonts w:ascii="Palatino Linotype" w:hAnsi="Palatino Linotype" w:cs="Palatino Linotype"/>
        </w:rPr>
        <w:t>Νόες θεόθεν ύψει απήραν φαιδρώς Μετεωροπόρους.</w:t>
      </w:r>
    </w:p>
    <w:p w:rsidR="00F75F78" w:rsidRPr="00CB21CC" w:rsidRDefault="00F75F78" w:rsidP="00CB21CC">
      <w:pPr>
        <w:spacing w:line="360" w:lineRule="auto"/>
        <w:jc w:val="both"/>
        <w:rPr>
          <w:rFonts w:ascii="Palatino Linotype" w:hAnsi="Palatino Linotype" w:cs="Palatino Linotype"/>
        </w:rPr>
      </w:pPr>
    </w:p>
    <w:p w:rsidR="00F75F78" w:rsidRPr="00CB21CC" w:rsidRDefault="00F75F78" w:rsidP="00CB21CC">
      <w:pPr>
        <w:spacing w:line="360" w:lineRule="auto"/>
        <w:jc w:val="both"/>
        <w:rPr>
          <w:rFonts w:ascii="Palatino Linotype" w:hAnsi="Palatino Linotype" w:cs="Palatino Linotype"/>
        </w:rPr>
      </w:pPr>
      <w:r w:rsidRPr="00CB21CC">
        <w:rPr>
          <w:rFonts w:ascii="Palatino Linotype" w:hAnsi="Palatino Linotype" w:cs="Palatino Linotype"/>
        </w:rPr>
        <w:t>Ούτοι έλαμψαν εν τη κατά την επαρχίαν Σταγών νέαν Θηβαΐδα των Μετεώρων, γενόμενοι αλληλοδιαδόχως Κτίτοτες της Μονής του Αγίου Στεφάνου.</w:t>
      </w:r>
      <w:r>
        <w:rPr>
          <w:rFonts w:ascii="Palatino Linotype" w:hAnsi="Palatino Linotype" w:cs="Palatino Linotype"/>
        </w:rPr>
        <w:t xml:space="preserve"> </w:t>
      </w:r>
      <w:r w:rsidRPr="00CB21CC">
        <w:rPr>
          <w:rFonts w:ascii="Palatino Linotype" w:hAnsi="Palatino Linotype" w:cs="Palatino Linotype"/>
        </w:rPr>
        <w:t xml:space="preserve">Τούτων, ο μεν Όσιος Αντώνιος, ακμάσας κατά το β’ ήμισυ του 14ου αιώνος, εκ γένους βασιλικού, των Κατακουζηνών, φέρεται έλκων την καταγωγή. </w:t>
      </w:r>
      <w:r>
        <w:rPr>
          <w:rFonts w:ascii="Palatino Linotype" w:hAnsi="Palatino Linotype" w:cs="Palatino Linotype"/>
        </w:rPr>
        <w:t xml:space="preserve"> </w:t>
      </w:r>
      <w:r w:rsidRPr="00CB21CC">
        <w:rPr>
          <w:rFonts w:ascii="Palatino Linotype" w:hAnsi="Palatino Linotype" w:cs="Palatino Linotype"/>
        </w:rPr>
        <w:t>Ο δε, κατά τας αρχάς του 16ου αιώνος βιώσας, Όσιος Φιλίθεος, εκ της χώρας Σθιαταίνης, ίσως του, ούτω καλουμένου παλαιότερον, χωρίου των Τρικάλων Ρίζωμα.</w:t>
      </w:r>
      <w:r>
        <w:rPr>
          <w:rFonts w:ascii="Palatino Linotype" w:hAnsi="Palatino Linotype" w:cs="Palatino Linotype"/>
        </w:rPr>
        <w:t xml:space="preserve"> </w:t>
      </w:r>
      <w:r w:rsidRPr="00CB21CC">
        <w:rPr>
          <w:rFonts w:ascii="Palatino Linotype" w:hAnsi="Palatino Linotype" w:cs="Palatino Linotype"/>
        </w:rPr>
        <w:t>Δεξάμενοι ουν αμφότεροι την του Κυρίου κλήσον και άραντες τον ελαφρόν και χρηστόν ζυγόν Αυτού, δια πολλών ασκητικών θλίψεων, πνευματικών καμάτων και ιδρώτων,</w:t>
      </w:r>
      <w:r>
        <w:rPr>
          <w:rFonts w:ascii="Palatino Linotype" w:hAnsi="Palatino Linotype" w:cs="Palatino Linotype"/>
        </w:rPr>
        <w:t xml:space="preserve"> </w:t>
      </w:r>
      <w:r w:rsidRPr="00CB21CC">
        <w:rPr>
          <w:rFonts w:ascii="Palatino Linotype" w:hAnsi="Palatino Linotype" w:cs="Palatino Linotype"/>
        </w:rPr>
        <w:t>πειρασμών ποικίλων και Χάριτι Θεού, ανεδέιχθησαν πρώταθλοι των μετ’ αυτούς ασκησάντων αναριθμήτων έκτοτε μοναχών.</w:t>
      </w:r>
    </w:p>
    <w:p w:rsidR="00F75F78" w:rsidRPr="00CB21CC" w:rsidRDefault="00F75F78" w:rsidP="00CB21CC">
      <w:pPr>
        <w:spacing w:line="360" w:lineRule="auto"/>
        <w:jc w:val="both"/>
        <w:rPr>
          <w:rFonts w:ascii="Palatino Linotype" w:hAnsi="Palatino Linotype" w:cs="Palatino Linotype"/>
        </w:rPr>
      </w:pPr>
      <w:r w:rsidRPr="00CB21CC">
        <w:rPr>
          <w:rFonts w:ascii="Palatino Linotype" w:hAnsi="Palatino Linotype" w:cs="Palatino Linotype"/>
        </w:rPr>
        <w:t>Τη αυτή ημέρα, Μνήμη του Οσίου Αντωνίου του Μεγάλου</w:t>
      </w:r>
      <w:r>
        <w:rPr>
          <w:rFonts w:ascii="Palatino Linotype" w:hAnsi="Palatino Linotype" w:cs="Palatino Linotype"/>
        </w:rPr>
        <w:t xml:space="preserve">. </w:t>
      </w:r>
      <w:r w:rsidRPr="00CB21CC">
        <w:rPr>
          <w:rFonts w:ascii="Palatino Linotype" w:hAnsi="Palatino Linotype" w:cs="Palatino Linotype"/>
        </w:rPr>
        <w:t>Έχει τι μείζον ουρανός και των Νοων,</w:t>
      </w:r>
      <w:r>
        <w:rPr>
          <w:rFonts w:ascii="Palatino Linotype" w:hAnsi="Palatino Linotype" w:cs="Palatino Linotype"/>
        </w:rPr>
        <w:t xml:space="preserve"> </w:t>
      </w:r>
      <w:r w:rsidRPr="00CB21CC">
        <w:rPr>
          <w:rFonts w:ascii="Palatino Linotype" w:hAnsi="Palatino Linotype" w:cs="Palatino Linotype"/>
        </w:rPr>
        <w:t>Έξαρχον Αντώνιον Ασκητών έχων.</w:t>
      </w:r>
    </w:p>
    <w:p w:rsidR="00F75F78" w:rsidRPr="00CB21CC" w:rsidRDefault="00F75F78" w:rsidP="00CB21CC">
      <w:pPr>
        <w:spacing w:line="360" w:lineRule="auto"/>
        <w:jc w:val="both"/>
        <w:rPr>
          <w:rFonts w:ascii="Palatino Linotype" w:hAnsi="Palatino Linotype" w:cs="Palatino Linotype"/>
        </w:rPr>
      </w:pPr>
      <w:r w:rsidRPr="00CB21CC">
        <w:rPr>
          <w:rFonts w:ascii="Palatino Linotype" w:hAnsi="Palatino Linotype" w:cs="Palatino Linotype"/>
        </w:rPr>
        <w:t>Ούτος το μεν γένος ην Αιγύπτιος, εκ πατέρων και προγόνων την εις Χριστόν πίστιν δεδιδαγμένος. Ήκμασε δε εν τοις χρόνοις Διοκλητιανού και Μαξιμιανού, και</w:t>
      </w:r>
      <w:r>
        <w:rPr>
          <w:rFonts w:ascii="Palatino Linotype" w:hAnsi="Palatino Linotype" w:cs="Palatino Linotype"/>
        </w:rPr>
        <w:t xml:space="preserve"> </w:t>
      </w:r>
      <w:r w:rsidRPr="00CB21CC">
        <w:rPr>
          <w:rFonts w:ascii="Palatino Linotype" w:hAnsi="Palatino Linotype" w:cs="Palatino Linotype"/>
        </w:rPr>
        <w:t>παρέτεινε μέχρι και του ευσεβούς Βασιλέως Κωνσταντίνου, και των υιών αυτού. Επιδούς δε εαυτόν τη ασκητική αγωγή, τοσούτον υπερέβαλε πάντας, ως υποτύπωσις</w:t>
      </w:r>
      <w:r>
        <w:rPr>
          <w:rFonts w:ascii="Palatino Linotype" w:hAnsi="Palatino Linotype" w:cs="Palatino Linotype"/>
        </w:rPr>
        <w:t xml:space="preserve"> </w:t>
      </w:r>
      <w:r w:rsidRPr="00CB21CC">
        <w:rPr>
          <w:rFonts w:ascii="Palatino Linotype" w:hAnsi="Palatino Linotype" w:cs="Palatino Linotype"/>
        </w:rPr>
        <w:t>είναι των εφεξής. Και το παράδοξον, ότι και πρώτος, η κομιδή μετ  ὀλίγων, της υπέρ άνθρωπον ταύτης πολιτείας γέγονεν αρχηγός, και μόνος σχεδόν εις τον</w:t>
      </w:r>
      <w:r>
        <w:rPr>
          <w:rFonts w:ascii="Palatino Linotype" w:hAnsi="Palatino Linotype" w:cs="Palatino Linotype"/>
        </w:rPr>
        <w:t xml:space="preserve"> </w:t>
      </w:r>
      <w:r w:rsidRPr="00CB21CC">
        <w:rPr>
          <w:rFonts w:ascii="Palatino Linotype" w:hAnsi="Palatino Linotype" w:cs="Palatino Linotype"/>
        </w:rPr>
        <w:t>ακρότατον ήλασεν όρον, ως η περί αυτόν ιστορία δηλοί. Αλλά τα διαβεβοημένα περί αυτού πάσι περιττόν επεκδιηγείσθαι. Τοσούτον δε αναγκαίον ειπείν, ότι εν</w:t>
      </w:r>
      <w:r>
        <w:rPr>
          <w:rFonts w:ascii="Palatino Linotype" w:hAnsi="Palatino Linotype" w:cs="Palatino Linotype"/>
        </w:rPr>
        <w:t xml:space="preserve"> </w:t>
      </w:r>
      <w:r w:rsidRPr="00CB21CC">
        <w:rPr>
          <w:rFonts w:ascii="Palatino Linotype" w:hAnsi="Palatino Linotype" w:cs="Palatino Linotype"/>
        </w:rPr>
        <w:t>θνητώ σώματι του σώματος απανίστατο, και τας των ψυχών ανόδους εώρα, και τους ταύτας ευθύνοντας δαίμονας, ο της νοεράς και ασωμάτου φύσεως ίδιον. Ζήσας</w:t>
      </w:r>
      <w:r>
        <w:rPr>
          <w:rFonts w:ascii="Palatino Linotype" w:hAnsi="Palatino Linotype" w:cs="Palatino Linotype"/>
        </w:rPr>
        <w:t xml:space="preserve"> </w:t>
      </w:r>
      <w:r w:rsidRPr="00CB21CC">
        <w:rPr>
          <w:rFonts w:ascii="Palatino Linotype" w:hAnsi="Palatino Linotype" w:cs="Palatino Linotype"/>
        </w:rPr>
        <w:t>δε προς τοις εκατόν έτη πέντε, προς Κύριον εξεδήμησε. Τελείται δε η αυτού Σύναξις εν τη αγιωτάτη Μεγάλη Εκκλησία. Ο δε βίος αυτού συνεγράφη υπό του μεγάλου</w:t>
      </w:r>
      <w:r>
        <w:rPr>
          <w:rFonts w:ascii="Palatino Linotype" w:hAnsi="Palatino Linotype" w:cs="Palatino Linotype"/>
        </w:rPr>
        <w:t xml:space="preserve"> </w:t>
      </w:r>
      <w:r w:rsidRPr="00CB21CC">
        <w:rPr>
          <w:rFonts w:ascii="Palatino Linotype" w:hAnsi="Palatino Linotype" w:cs="Palatino Linotype"/>
        </w:rPr>
        <w:t>Αθανασίου, Επισκόπου Αλεξανδρείας.</w:t>
      </w:r>
    </w:p>
    <w:p w:rsidR="00F75F78" w:rsidRPr="00CB21CC" w:rsidRDefault="00F75F78" w:rsidP="00CB21CC">
      <w:pPr>
        <w:spacing w:line="360" w:lineRule="auto"/>
        <w:jc w:val="both"/>
        <w:rPr>
          <w:rFonts w:ascii="Palatino Linotype" w:hAnsi="Palatino Linotype" w:cs="Palatino Linotype"/>
        </w:rPr>
      </w:pPr>
      <w:r w:rsidRPr="00CB21CC">
        <w:rPr>
          <w:rFonts w:ascii="Palatino Linotype" w:hAnsi="Palatino Linotype" w:cs="Palatino Linotype"/>
        </w:rPr>
        <w:t>Τη αυτή ημέρα, μνήμη του Οσίου Αντωνίου του Νέου, του εν τη Σκήτει της Βερροίας ασκήσαντος.</w:t>
      </w:r>
      <w:r>
        <w:rPr>
          <w:rFonts w:ascii="Palatino Linotype" w:hAnsi="Palatino Linotype" w:cs="Palatino Linotype"/>
        </w:rPr>
        <w:t xml:space="preserve"> Αντώνιον δε τον Νέ</w:t>
      </w:r>
      <w:r w:rsidRPr="00CB21CC">
        <w:rPr>
          <w:rFonts w:ascii="Palatino Linotype" w:hAnsi="Palatino Linotype" w:cs="Palatino Linotype"/>
        </w:rPr>
        <w:t>ον που τακτέον,</w:t>
      </w:r>
      <w:r>
        <w:rPr>
          <w:rFonts w:ascii="Palatino Linotype" w:hAnsi="Palatino Linotype" w:cs="Palatino Linotype"/>
        </w:rPr>
        <w:t xml:space="preserve">  Ει μη παρ αυτώ</w:t>
      </w:r>
      <w:r w:rsidRPr="00CB21CC">
        <w:rPr>
          <w:rFonts w:ascii="Palatino Linotype" w:hAnsi="Palatino Linotype" w:cs="Palatino Linotype"/>
        </w:rPr>
        <w:t xml:space="preserve"> τω πάλαι Αντωνίω;</w:t>
      </w:r>
    </w:p>
    <w:p w:rsidR="00F75F78" w:rsidRPr="00CB21CC" w:rsidRDefault="00F75F78" w:rsidP="00CB21CC">
      <w:pPr>
        <w:spacing w:line="360" w:lineRule="auto"/>
        <w:jc w:val="both"/>
        <w:rPr>
          <w:rFonts w:ascii="Palatino Linotype" w:hAnsi="Palatino Linotype" w:cs="Palatino Linotype"/>
        </w:rPr>
      </w:pPr>
      <w:r w:rsidRPr="00CB21CC">
        <w:rPr>
          <w:rFonts w:ascii="Palatino Linotype" w:hAnsi="Palatino Linotype" w:cs="Palatino Linotype"/>
        </w:rPr>
        <w:t>Ούτος, το γένος μεν ην εκ Βερροίας της κατά Μακεδονίαν· γεννηθείς δε εκ γονέων φιλαρέτων και ευσεβών, και βιούντων εν αυταρκεία, ελευθερίως ανήγετο και</w:t>
      </w:r>
      <w:r>
        <w:rPr>
          <w:rFonts w:ascii="Palatino Linotype" w:hAnsi="Palatino Linotype" w:cs="Palatino Linotype"/>
        </w:rPr>
        <w:t xml:space="preserve"> </w:t>
      </w:r>
      <w:r w:rsidRPr="00CB21CC">
        <w:rPr>
          <w:rFonts w:ascii="Palatino Linotype" w:hAnsi="Palatino Linotype" w:cs="Palatino Linotype"/>
        </w:rPr>
        <w:t>αυτός, και προς αρετήν ετυπούτο. Μήπω δε καθαρώς την παιδικήν ηλικίαν υπερβάς, έρωτι θείω τρωθείς και πάση τρυφή και ματαιότητι του βίου χαίρειν ειπών,</w:t>
      </w:r>
      <w:r>
        <w:rPr>
          <w:rFonts w:ascii="Palatino Linotype" w:hAnsi="Palatino Linotype" w:cs="Palatino Linotype"/>
        </w:rPr>
        <w:t xml:space="preserve"> </w:t>
      </w:r>
      <w:r w:rsidRPr="00CB21CC">
        <w:rPr>
          <w:rFonts w:ascii="Palatino Linotype" w:hAnsi="Palatino Linotype" w:cs="Palatino Linotype"/>
        </w:rPr>
        <w:t>τον κατά την περαίαν του παραρρέοντος ποταμού μοναστήριον καταλαμβάνει, πλήθει μοναχών, αρετής εργασία κατ’ εκείνο καιρού ακμάζον· και υποταξάμενος πάσι</w:t>
      </w:r>
      <w:r>
        <w:rPr>
          <w:rFonts w:ascii="Palatino Linotype" w:hAnsi="Palatino Linotype" w:cs="Palatino Linotype"/>
        </w:rPr>
        <w:t xml:space="preserve"> </w:t>
      </w:r>
      <w:r w:rsidRPr="00CB21CC">
        <w:rPr>
          <w:rFonts w:ascii="Palatino Linotype" w:hAnsi="Palatino Linotype" w:cs="Palatino Linotype"/>
        </w:rPr>
        <w:t>και σχήμα το των μοναχώνενδύς, ζέοντι πνεύματι και προθυμία πολλή κατειργάζετο την αρετήν, παν το προσταττόμενον σπουδαίως πράττων, και ώσπερ τύπος και</w:t>
      </w:r>
      <w:r>
        <w:rPr>
          <w:rFonts w:ascii="Palatino Linotype" w:hAnsi="Palatino Linotype" w:cs="Palatino Linotype"/>
        </w:rPr>
        <w:t xml:space="preserve"> </w:t>
      </w:r>
      <w:r w:rsidRPr="00CB21CC">
        <w:rPr>
          <w:rFonts w:ascii="Palatino Linotype" w:hAnsi="Palatino Linotype" w:cs="Palatino Linotype"/>
        </w:rPr>
        <w:t>παράδειγμα καλού γενόμενος τοις άλλοις, ήδη δε και κατ’ αρετή προκόπτων, εν επιθυμία γέγονε και τελειωτέρου βίου και υψηλοτέρας αγωγής και πολλά του προεστώτος</w:t>
      </w:r>
      <w:r>
        <w:rPr>
          <w:rFonts w:ascii="Palatino Linotype" w:hAnsi="Palatino Linotype" w:cs="Palatino Linotype"/>
        </w:rPr>
        <w:t xml:space="preserve"> </w:t>
      </w:r>
      <w:r w:rsidRPr="00CB21CC">
        <w:rPr>
          <w:rFonts w:ascii="Palatino Linotype" w:hAnsi="Palatino Linotype" w:cs="Palatino Linotype"/>
        </w:rPr>
        <w:t>της Μονής δεηθέντι επιτραπήναι την προς το παρακείμενον όρος αναχώρησιν εις ησυχίαν παντελή επιτέτραπτο.</w:t>
      </w:r>
      <w:r>
        <w:rPr>
          <w:rFonts w:ascii="Palatino Linotype" w:hAnsi="Palatino Linotype" w:cs="Palatino Linotype"/>
        </w:rPr>
        <w:t xml:space="preserve"> </w:t>
      </w:r>
      <w:r w:rsidRPr="00CB21CC">
        <w:rPr>
          <w:rFonts w:ascii="Palatino Linotype" w:hAnsi="Palatino Linotype" w:cs="Palatino Linotype"/>
        </w:rPr>
        <w:t>Το όρος ουν άπαν διερευνησάμενος και προς το χείλος του ποταμού Αλιάκμονος, σπήλαιον ευρηκώς δεινώς άβατον, ου δια την σκληρότητα του τόππυ μόνον αλλά</w:t>
      </w:r>
      <w:r>
        <w:rPr>
          <w:rFonts w:ascii="Palatino Linotype" w:hAnsi="Palatino Linotype" w:cs="Palatino Linotype"/>
        </w:rPr>
        <w:t xml:space="preserve"> </w:t>
      </w:r>
      <w:r w:rsidRPr="00CB21CC">
        <w:rPr>
          <w:rFonts w:ascii="Palatino Linotype" w:hAnsi="Palatino Linotype" w:cs="Palatino Linotype"/>
        </w:rPr>
        <w:t>και δια την προσπεφυκυίαν λόχμην, βαθείαν και δυσδιεξίτητον ούσαν, κατώκησεν εν αυτώ και πρότερον όντος και γνωρίμου, ος κατά τινα περίοδον δια τινος αδήλου</w:t>
      </w:r>
      <w:r>
        <w:rPr>
          <w:rFonts w:ascii="Palatino Linotype" w:hAnsi="Palatino Linotype" w:cs="Palatino Linotype"/>
        </w:rPr>
        <w:t xml:space="preserve"> </w:t>
      </w:r>
      <w:r w:rsidRPr="00CB21CC">
        <w:rPr>
          <w:rFonts w:ascii="Palatino Linotype" w:hAnsi="Palatino Linotype" w:cs="Palatino Linotype"/>
        </w:rPr>
        <w:t>τα πολλά και ασαφούς προς αυτόν ερχόμενος στενωπού κοινωνίας ηξίου σώματος δεσποτικού.</w:t>
      </w:r>
      <w:r>
        <w:rPr>
          <w:rFonts w:ascii="Palatino Linotype" w:hAnsi="Palatino Linotype" w:cs="Palatino Linotype"/>
        </w:rPr>
        <w:t xml:space="preserve"> </w:t>
      </w:r>
      <w:r w:rsidRPr="00CB21CC">
        <w:rPr>
          <w:rFonts w:ascii="Palatino Linotype" w:hAnsi="Palatino Linotype" w:cs="Palatino Linotype"/>
        </w:rPr>
        <w:t>Διήγαγε μεν ουν εν τούτω τω σπηλαίω 50 έτη, πάσης συνουσίας έρημος ανθρωπίνης, εαυτώ δε μόνον  προσαδολεσχών και Θεώ, ουδενί ετέρω χρησάμενος προς τροφήν,</w:t>
      </w:r>
      <w:r>
        <w:rPr>
          <w:rFonts w:ascii="Palatino Linotype" w:hAnsi="Palatino Linotype" w:cs="Palatino Linotype"/>
        </w:rPr>
        <w:t xml:space="preserve"> </w:t>
      </w:r>
      <w:r w:rsidRPr="00CB21CC">
        <w:rPr>
          <w:rFonts w:ascii="Palatino Linotype" w:hAnsi="Palatino Linotype" w:cs="Palatino Linotype"/>
        </w:rPr>
        <w:t>ότι μη ταις τω σπηλαίω περιπεφυκυίας βοτάναις και ύδατι ποταμίω· πολλούς δε υπέμεινε κινδύνους και πειρασμούς εκ δαιμόνων, ως εξεγένετο μαθείν παρά του</w:t>
      </w:r>
      <w:r>
        <w:rPr>
          <w:rFonts w:ascii="Palatino Linotype" w:hAnsi="Palatino Linotype" w:cs="Palatino Linotype"/>
        </w:rPr>
        <w:t xml:space="preserve"> </w:t>
      </w:r>
      <w:r w:rsidRPr="00CB21CC">
        <w:rPr>
          <w:rFonts w:ascii="Palatino Linotype" w:hAnsi="Palatino Linotype" w:cs="Palatino Linotype"/>
        </w:rPr>
        <w:t>προσφοιτώντος ιερέως, εκείνου διηγουμένου ακηκοότος· πληγαίς τε γαρ αυτώ ενέτεναν μέχρι θανάτου, πολλάκις δίκην ληστών επελθόντες, αλλά και μορφάς θηρίων</w:t>
      </w:r>
      <w:r>
        <w:rPr>
          <w:rFonts w:ascii="Palatino Linotype" w:hAnsi="Palatino Linotype" w:cs="Palatino Linotype"/>
        </w:rPr>
        <w:t xml:space="preserve"> </w:t>
      </w:r>
      <w:r w:rsidRPr="00CB21CC">
        <w:rPr>
          <w:rFonts w:ascii="Palatino Linotype" w:hAnsi="Palatino Linotype" w:cs="Palatino Linotype"/>
        </w:rPr>
        <w:t>αλλοκότων τε και φοβερώς επάγοντες και το του σπηλαίου εξογκούντες φανταστικώς κατά του Αγίου εδόκουν αυτώ τω σπηλαίω προς φάραγγας βαθείας κατασύρειν.</w:t>
      </w:r>
      <w:r>
        <w:rPr>
          <w:rFonts w:ascii="Palatino Linotype" w:hAnsi="Palatino Linotype" w:cs="Palatino Linotype"/>
        </w:rPr>
        <w:t xml:space="preserve"> </w:t>
      </w:r>
      <w:r w:rsidRPr="00CB21CC">
        <w:rPr>
          <w:rFonts w:ascii="Palatino Linotype" w:hAnsi="Palatino Linotype" w:cs="Palatino Linotype"/>
        </w:rPr>
        <w:t>Επεί δε πάσαν μηχανήν διεξελθόντες τη συνεργεία του Αγίου Πνεύματος κατηργήθησαν μη δυνηθέντες του τόπου μετακινήσαι τον Άγιον, εκείνοι μεν αισχύνης πλήρεις</w:t>
      </w:r>
      <w:r>
        <w:rPr>
          <w:rFonts w:ascii="Palatino Linotype" w:hAnsi="Palatino Linotype" w:cs="Palatino Linotype"/>
        </w:rPr>
        <w:t xml:space="preserve"> </w:t>
      </w:r>
      <w:r w:rsidRPr="00CB21CC">
        <w:rPr>
          <w:rFonts w:ascii="Palatino Linotype" w:hAnsi="Palatino Linotype" w:cs="Palatino Linotype"/>
        </w:rPr>
        <w:t>και οδυρμών αφανείς εγένοντο, ο δε Άγιος ησύχως και γαληνώς διήγαγε τον βίον τω Αγίω Πνεύματι κυβερνώμενος. Βιώσας δε υπέρ τα 90 έτη, ετελεύτησεν εν αυτώ</w:t>
      </w:r>
      <w:r>
        <w:rPr>
          <w:rFonts w:ascii="Palatino Linotype" w:hAnsi="Palatino Linotype" w:cs="Palatino Linotype"/>
        </w:rPr>
        <w:t xml:space="preserve"> </w:t>
      </w:r>
      <w:r w:rsidRPr="00CB21CC">
        <w:rPr>
          <w:rFonts w:ascii="Palatino Linotype" w:hAnsi="Palatino Linotype" w:cs="Palatino Linotype"/>
        </w:rPr>
        <w:t>τω σπηλαίω, εν ω την αθλητικήν διήγαγε ζωήν· θαυματουργείτι και μετά την τελευτήν αυτού τοιούτον. Κατάντικρυ γαρ του σπηλαίου, θήρας ένεκα τινών τας λόχμας</w:t>
      </w:r>
      <w:r>
        <w:rPr>
          <w:rFonts w:ascii="Palatino Linotype" w:hAnsi="Palatino Linotype" w:cs="Palatino Linotype"/>
        </w:rPr>
        <w:t xml:space="preserve"> </w:t>
      </w:r>
      <w:r w:rsidRPr="00CB21CC">
        <w:rPr>
          <w:rFonts w:ascii="Palatino Linotype" w:hAnsi="Palatino Linotype" w:cs="Palatino Linotype"/>
        </w:rPr>
        <w:t xml:space="preserve">διευρυνομένων, οι κύνες τω σπηλαίω επιστάντες, εθορύβουν υλακτούντες· οι θηρευταί δε τους οφθαλμούς προς την υλακήν απερείσαντες, ορώσι χείρα νεύματι </w:t>
      </w:r>
      <w:r>
        <w:rPr>
          <w:rFonts w:ascii="Palatino Linotype" w:hAnsi="Palatino Linotype" w:cs="Palatino Linotype"/>
        </w:rPr>
        <w:t xml:space="preserve">προς </w:t>
      </w:r>
      <w:r w:rsidRPr="00CB21CC">
        <w:rPr>
          <w:rFonts w:ascii="Palatino Linotype" w:hAnsi="Palatino Linotype" w:cs="Palatino Linotype"/>
        </w:rPr>
        <w:t>εαυτήν μετακαλουμένην· νομίσαντες δε των συνθηρευόντων θηρίω προστυχόντα τινά τον μετακαλούμενον είναι, σπουδή πολλή τον ποταμόν διαβάντες, εφίστανται</w:t>
      </w:r>
    </w:p>
    <w:p w:rsidR="00F75F78" w:rsidRPr="00CB21CC" w:rsidRDefault="00F75F78" w:rsidP="00CB21CC">
      <w:pPr>
        <w:spacing w:line="360" w:lineRule="auto"/>
        <w:jc w:val="both"/>
        <w:rPr>
          <w:rFonts w:ascii="Palatino Linotype" w:hAnsi="Palatino Linotype" w:cs="Palatino Linotype"/>
        </w:rPr>
      </w:pPr>
      <w:r w:rsidRPr="00CB21CC">
        <w:rPr>
          <w:rFonts w:ascii="Palatino Linotype" w:hAnsi="Palatino Linotype" w:cs="Palatino Linotype"/>
        </w:rPr>
        <w:t>τω σπηλαιω τη των κυνών επόμενοι υλακή· και ζώντα μεν ευρίσκουσιν ουδένα, τον Άγιον δε κείμενον επί εδάφους, κατεσταλμένον κοσμίως, και λυχνίαν υπεράνωθεν</w:t>
      </w:r>
      <w:r>
        <w:rPr>
          <w:rFonts w:ascii="Palatino Linotype" w:hAnsi="Palatino Linotype" w:cs="Palatino Linotype"/>
        </w:rPr>
        <w:t xml:space="preserve"> </w:t>
      </w:r>
      <w:r w:rsidRPr="00CB21CC">
        <w:rPr>
          <w:rFonts w:ascii="Palatino Linotype" w:hAnsi="Palatino Linotype" w:cs="Palatino Linotype"/>
        </w:rPr>
        <w:t>αυτού ημμένην. Συνιέντες δε εκ πολλών τεκμηρίων θεοφόρον είναι τον άνδρα προσεκύνουν συν αιδοί πολλή και τα ίχνη προσπεσόντες κατεφίλουν. Έπειτα εις την</w:t>
      </w:r>
      <w:r>
        <w:rPr>
          <w:rFonts w:ascii="Palatino Linotype" w:hAnsi="Palatino Linotype" w:cs="Palatino Linotype"/>
        </w:rPr>
        <w:t xml:space="preserve"> </w:t>
      </w:r>
      <w:r w:rsidRPr="00CB21CC">
        <w:rPr>
          <w:rFonts w:ascii="Palatino Linotype" w:hAnsi="Palatino Linotype" w:cs="Palatino Linotype"/>
        </w:rPr>
        <w:t>πόλιν απελθόντες, συν εκπλήξει και ηδονή τω τηνικαύτα αρχιερατεύοντι απαγγέλουσιν.</w:t>
      </w:r>
      <w:r>
        <w:rPr>
          <w:rFonts w:ascii="Palatino Linotype" w:hAnsi="Palatino Linotype" w:cs="Palatino Linotype"/>
        </w:rPr>
        <w:t xml:space="preserve"> </w:t>
      </w:r>
      <w:r w:rsidRPr="00CB21CC">
        <w:rPr>
          <w:rFonts w:ascii="Palatino Linotype" w:hAnsi="Palatino Linotype" w:cs="Palatino Linotype"/>
        </w:rPr>
        <w:t>Ο δε μηδέν μελήσας τον των ιερωμένων πάντα χορόν, προσέτι δε και πλήθος άλλο της πόλεως προς θαύμα συνδεδραμηκός, παραλαβών εν τω σπηλαίω γίνεται· πολλαίς</w:t>
      </w:r>
      <w:r>
        <w:rPr>
          <w:rFonts w:ascii="Palatino Linotype" w:hAnsi="Palatino Linotype" w:cs="Palatino Linotype"/>
        </w:rPr>
        <w:t xml:space="preserve"> </w:t>
      </w:r>
      <w:r w:rsidRPr="00CB21CC">
        <w:rPr>
          <w:rFonts w:ascii="Palatino Linotype" w:hAnsi="Palatino Linotype" w:cs="Palatino Linotype"/>
        </w:rPr>
        <w:t>δε υμνωδίαις και ψαλμοίς τον τους Αγίους αυτού δοξάζοντα Θεόν δοξάσαντες, υπό λαμπάσι πολλαίς και μύροις προέπεμπον τον Άγιον. Αλλά και αύθις εξαίσιόν</w:t>
      </w:r>
      <w:r>
        <w:rPr>
          <w:rFonts w:ascii="Palatino Linotype" w:hAnsi="Palatino Linotype" w:cs="Palatino Linotype"/>
        </w:rPr>
        <w:t xml:space="preserve"> </w:t>
      </w:r>
      <w:r w:rsidRPr="00CB21CC">
        <w:rPr>
          <w:rFonts w:ascii="Palatino Linotype" w:hAnsi="Palatino Linotype" w:cs="Palatino Linotype"/>
        </w:rPr>
        <w:t>τι τερατουργεί ο Θεός εις δόξαν του Οσίου Αυτού. Των κατά την περαίαν του ποταμού οικούντων, πάντων προς την φήμην παρελθόντων, έρις εγείρεται μεταξύ των</w:t>
      </w:r>
      <w:r>
        <w:rPr>
          <w:rFonts w:ascii="Palatino Linotype" w:hAnsi="Palatino Linotype" w:cs="Palatino Linotype"/>
        </w:rPr>
        <w:t xml:space="preserve"> </w:t>
      </w:r>
      <w:r w:rsidRPr="00CB21CC">
        <w:rPr>
          <w:rFonts w:ascii="Palatino Linotype" w:hAnsi="Palatino Linotype" w:cs="Palatino Linotype"/>
        </w:rPr>
        <w:t>αγροίκων και των του άστεος επαινετή τις και θαυμασία. Οι μεν ηξίουν προς την πόλιν επαγαγείν και ταύτη τα πρεσβεία δούναι, μη</w:t>
      </w:r>
      <w:r>
        <w:rPr>
          <w:rFonts w:ascii="Palatino Linotype" w:hAnsi="Palatino Linotype" w:cs="Palatino Linotype"/>
        </w:rPr>
        <w:t>τρί των κώμων ούση και υπερεχούσ</w:t>
      </w:r>
      <w:r w:rsidRPr="00CB21CC">
        <w:rPr>
          <w:rFonts w:ascii="Palatino Linotype" w:hAnsi="Palatino Linotype" w:cs="Palatino Linotype"/>
        </w:rPr>
        <w:t>η</w:t>
      </w:r>
      <w:r>
        <w:rPr>
          <w:rFonts w:ascii="Palatino Linotype" w:hAnsi="Palatino Linotype" w:cs="Palatino Linotype"/>
        </w:rPr>
        <w:t xml:space="preserve"> </w:t>
      </w:r>
      <w:r w:rsidRPr="00CB21CC">
        <w:rPr>
          <w:rFonts w:ascii="Palatino Linotype" w:hAnsi="Palatino Linotype" w:cs="Palatino Linotype"/>
        </w:rPr>
        <w:t>την αξίαν· οι αγρόται δε ουκ έφθασαν παραχωρήσειν αυτοίς του παρ’ αυτοίς τραφέντος αγαθού αλλά καθέξειν όση δύναμις, σωτήρα και ευεργέτην εσόμενον αυτοίς.</w:t>
      </w:r>
    </w:p>
    <w:p w:rsidR="00F75F78" w:rsidRPr="00CB21CC" w:rsidRDefault="00F75F78" w:rsidP="00CB21CC">
      <w:pPr>
        <w:spacing w:line="360" w:lineRule="auto"/>
        <w:jc w:val="both"/>
        <w:rPr>
          <w:rFonts w:ascii="Palatino Linotype" w:hAnsi="Palatino Linotype" w:cs="Palatino Linotype"/>
        </w:rPr>
      </w:pPr>
      <w:r w:rsidRPr="00CB21CC">
        <w:rPr>
          <w:rFonts w:ascii="Palatino Linotype" w:hAnsi="Palatino Linotype" w:cs="Palatino Linotype"/>
        </w:rPr>
        <w:t>Επί πολύ δε της έριδος προελθούσης, τέλος έδοξεν επιτρέψαντος την ψήφον τω αγίω, οποτέροις βούλοιτο συνοικείν αυτούς αποστήναι της φιλονικείας.</w:t>
      </w:r>
      <w:r>
        <w:rPr>
          <w:rFonts w:ascii="Palatino Linotype" w:hAnsi="Palatino Linotype" w:cs="Palatino Linotype"/>
        </w:rPr>
        <w:t xml:space="preserve"> </w:t>
      </w:r>
      <w:r w:rsidRPr="00CB21CC">
        <w:rPr>
          <w:rFonts w:ascii="Palatino Linotype" w:hAnsi="Palatino Linotype" w:cs="Palatino Linotype"/>
        </w:rPr>
        <w:t>Και δη βους απειροζύγους υποζεύξαντες αμάξη την λάρνακα επιτιθέασι του αγίου απολιπόντες φέρεσθαι οι αν αυτός ιθύνοι· οι δε δρόμω πολλώ τον ποταμόν διαβάντες,</w:t>
      </w:r>
      <w:r>
        <w:rPr>
          <w:rFonts w:ascii="Palatino Linotype" w:hAnsi="Palatino Linotype" w:cs="Palatino Linotype"/>
        </w:rPr>
        <w:t xml:space="preserve"> </w:t>
      </w:r>
      <w:r w:rsidRPr="00CB21CC">
        <w:rPr>
          <w:rFonts w:ascii="Palatino Linotype" w:hAnsi="Palatino Linotype" w:cs="Palatino Linotype"/>
        </w:rPr>
        <w:t>ευθύ Βερροίας εχώρουν, μηδαμού παρατραπέντες της οδού, εισελθόντες δε την πόλιν, εις την πατρώαν οικίαν έρχονται του Αγίου, όπου και τέμενος ην της Πανάγνου</w:t>
      </w:r>
      <w:r>
        <w:rPr>
          <w:rFonts w:ascii="Palatino Linotype" w:hAnsi="Palatino Linotype" w:cs="Palatino Linotype"/>
        </w:rPr>
        <w:t xml:space="preserve"> </w:t>
      </w:r>
      <w:r w:rsidRPr="00CB21CC">
        <w:rPr>
          <w:rFonts w:ascii="Palatino Linotype" w:hAnsi="Palatino Linotype" w:cs="Palatino Linotype"/>
        </w:rPr>
        <w:t>και Θεομήτορος· ένθα στήσαντες την ορμήν μονονουχί φωνήν εδόκουν αφιέναι ως ενθάδι τον Άγιον βούλεται οικείν. Συνελθόντες τοίνυν τούτω κατατιθέασι πλείστα</w:t>
      </w:r>
      <w:r>
        <w:rPr>
          <w:rFonts w:ascii="Palatino Linotype" w:hAnsi="Palatino Linotype" w:cs="Palatino Linotype"/>
        </w:rPr>
        <w:t xml:space="preserve"> </w:t>
      </w:r>
      <w:r w:rsidRPr="00CB21CC">
        <w:rPr>
          <w:rFonts w:ascii="Palatino Linotype" w:hAnsi="Palatino Linotype" w:cs="Palatino Linotype"/>
        </w:rPr>
        <w:t>θαύματα εκτελούντα μέχρι του νυν. Το δε όρος, εν ω το σπήλαιόν εστι του Αγίου, άπαν μοναχών γέγονεν οικητήριον, και πολλών αδελφών συνέστη ασκητήρια, ως</w:t>
      </w:r>
      <w:r>
        <w:rPr>
          <w:rFonts w:ascii="Palatino Linotype" w:hAnsi="Palatino Linotype" w:cs="Palatino Linotype"/>
        </w:rPr>
        <w:t xml:space="preserve"> </w:t>
      </w:r>
      <w:r w:rsidRPr="00CB21CC">
        <w:rPr>
          <w:rFonts w:ascii="Palatino Linotype" w:hAnsi="Palatino Linotype" w:cs="Palatino Linotype"/>
        </w:rPr>
        <w:t>και Σκήτην επονομασθήναι του Αγίου Αντωνίου του Νέου</w:t>
      </w:r>
    </w:p>
    <w:p w:rsidR="00F75F78" w:rsidRPr="00CB21CC" w:rsidRDefault="00F75F78" w:rsidP="00CB21CC">
      <w:pPr>
        <w:spacing w:line="360" w:lineRule="auto"/>
        <w:jc w:val="both"/>
        <w:rPr>
          <w:rFonts w:ascii="Palatino Linotype" w:hAnsi="Palatino Linotype" w:cs="Palatino Linotype"/>
        </w:rPr>
      </w:pPr>
      <w:r w:rsidRPr="00CB21CC">
        <w:rPr>
          <w:rFonts w:ascii="Palatino Linotype" w:hAnsi="Palatino Linotype" w:cs="Palatino Linotype"/>
        </w:rPr>
        <w:t>Τη αυτή ημέρα, μνήμη του ευσεβούς βασιλέως Θεοδοσίου του Μεγάλου.</w:t>
      </w:r>
      <w:r>
        <w:rPr>
          <w:rFonts w:ascii="Palatino Linotype" w:hAnsi="Palatino Linotype" w:cs="Palatino Linotype"/>
        </w:rPr>
        <w:t xml:space="preserve"> </w:t>
      </w:r>
      <w:r w:rsidRPr="00CB21CC">
        <w:rPr>
          <w:rFonts w:ascii="Palatino Linotype" w:hAnsi="Palatino Linotype" w:cs="Palatino Linotype"/>
        </w:rPr>
        <w:t>Η Βασιλεία εμποδών ουχ ωράθη,</w:t>
      </w:r>
      <w:r>
        <w:rPr>
          <w:rFonts w:ascii="Palatino Linotype" w:hAnsi="Palatino Linotype" w:cs="Palatino Linotype"/>
        </w:rPr>
        <w:t xml:space="preserve"> </w:t>
      </w:r>
      <w:r w:rsidRPr="00CB21CC">
        <w:rPr>
          <w:rFonts w:ascii="Palatino Linotype" w:hAnsi="Palatino Linotype" w:cs="Palatino Linotype"/>
        </w:rPr>
        <w:t xml:space="preserve"> Σοι, ω Θεοδόσιε, προς σωτηρίαν.</w:t>
      </w:r>
    </w:p>
    <w:p w:rsidR="00F75F78" w:rsidRPr="00CB21CC" w:rsidRDefault="00F75F78" w:rsidP="00CB21CC">
      <w:pPr>
        <w:spacing w:line="360" w:lineRule="auto"/>
        <w:jc w:val="both"/>
        <w:rPr>
          <w:rFonts w:ascii="Palatino Linotype" w:hAnsi="Palatino Linotype" w:cs="Palatino Linotype"/>
        </w:rPr>
      </w:pPr>
      <w:r w:rsidRPr="00CB21CC">
        <w:rPr>
          <w:rFonts w:ascii="Palatino Linotype" w:hAnsi="Palatino Linotype" w:cs="Palatino Linotype"/>
        </w:rPr>
        <w:t>Τη αυτή ημέρα, ο Όσιος Αχιλλάς εν ειρήνη τελειούται.</w:t>
      </w:r>
      <w:r>
        <w:rPr>
          <w:rFonts w:ascii="Palatino Linotype" w:hAnsi="Palatino Linotype" w:cs="Palatino Linotype"/>
        </w:rPr>
        <w:t xml:space="preserve"> </w:t>
      </w:r>
      <w:r w:rsidRPr="00CB21CC">
        <w:rPr>
          <w:rFonts w:ascii="Palatino Linotype" w:hAnsi="Palatino Linotype" w:cs="Palatino Linotype"/>
        </w:rPr>
        <w:t>Όπλοις Αχιλλεύς τας κάτω πορθεί πόλεις,</w:t>
      </w:r>
      <w:r>
        <w:rPr>
          <w:rFonts w:ascii="Palatino Linotype" w:hAnsi="Palatino Linotype" w:cs="Palatino Linotype"/>
        </w:rPr>
        <w:t xml:space="preserve"> Πό</w:t>
      </w:r>
      <w:r w:rsidRPr="00CB21CC">
        <w:rPr>
          <w:rFonts w:ascii="Palatino Linotype" w:hAnsi="Palatino Linotype" w:cs="Palatino Linotype"/>
        </w:rPr>
        <w:t>νοις Αχιλλάς την άνω πλουτεί πόλιν.</w:t>
      </w:r>
    </w:p>
    <w:p w:rsidR="00F75F78" w:rsidRPr="00CB21CC" w:rsidRDefault="00F75F78" w:rsidP="00CB21CC">
      <w:pPr>
        <w:spacing w:line="360" w:lineRule="auto"/>
        <w:jc w:val="both"/>
        <w:rPr>
          <w:rFonts w:ascii="Palatino Linotype" w:hAnsi="Palatino Linotype" w:cs="Palatino Linotype"/>
        </w:rPr>
      </w:pPr>
      <w:r w:rsidRPr="00CB21CC">
        <w:rPr>
          <w:rFonts w:ascii="Palatino Linotype" w:hAnsi="Palatino Linotype" w:cs="Palatino Linotype"/>
        </w:rPr>
        <w:t>Τη αυτή ημέρα, οι Άγιοι Μάρτυρες Ιουνίλλα και Τούρβων, ξίφει τελειούνται.</w:t>
      </w:r>
    </w:p>
    <w:p w:rsidR="00F75F78" w:rsidRPr="00CB21CC" w:rsidRDefault="00F75F78" w:rsidP="00CB21CC">
      <w:pPr>
        <w:spacing w:line="360" w:lineRule="auto"/>
        <w:jc w:val="both"/>
        <w:rPr>
          <w:rFonts w:ascii="Palatino Linotype" w:hAnsi="Palatino Linotype" w:cs="Palatino Linotype"/>
        </w:rPr>
      </w:pPr>
      <w:r w:rsidRPr="00CB21CC">
        <w:rPr>
          <w:rFonts w:ascii="Palatino Linotype" w:hAnsi="Palatino Linotype" w:cs="Palatino Linotype"/>
        </w:rPr>
        <w:t>Τη αυτή ημέρα, Μνήμη του Οσίου Βλασίου, κτήτορος της Ιεράς Μονής Γωνιάς της Κρήτης.</w:t>
      </w:r>
      <w:r>
        <w:rPr>
          <w:rFonts w:ascii="Palatino Linotype" w:hAnsi="Palatino Linotype" w:cs="Palatino Linotype"/>
        </w:rPr>
        <w:t xml:space="preserve"> </w:t>
      </w:r>
      <w:r w:rsidRPr="00CB21CC">
        <w:rPr>
          <w:rFonts w:ascii="Palatino Linotype" w:hAnsi="Palatino Linotype" w:cs="Palatino Linotype"/>
        </w:rPr>
        <w:t>Βλύσας Βλάσιε πηγάς πολλών ιδρώτων,</w:t>
      </w:r>
      <w:r>
        <w:rPr>
          <w:rFonts w:ascii="Palatino Linotype" w:hAnsi="Palatino Linotype" w:cs="Palatino Linotype"/>
        </w:rPr>
        <w:t xml:space="preserve"> </w:t>
      </w:r>
      <w:r w:rsidRPr="00CB21CC">
        <w:rPr>
          <w:rFonts w:ascii="Palatino Linotype" w:hAnsi="Palatino Linotype" w:cs="Palatino Linotype"/>
        </w:rPr>
        <w:t>εβλάστησας καρπούς, τερπνούς αφθαρσίας.</w:t>
      </w:r>
    </w:p>
    <w:p w:rsidR="00F75F78" w:rsidRPr="00CB21CC" w:rsidRDefault="00F75F78" w:rsidP="00CB21CC">
      <w:pPr>
        <w:spacing w:line="360" w:lineRule="auto"/>
        <w:jc w:val="both"/>
        <w:rPr>
          <w:rFonts w:ascii="Palatino Linotype" w:hAnsi="Palatino Linotype" w:cs="Palatino Linotype"/>
        </w:rPr>
      </w:pPr>
      <w:r w:rsidRPr="00CB21CC">
        <w:rPr>
          <w:rFonts w:ascii="Palatino Linotype" w:hAnsi="Palatino Linotype" w:cs="Palatino Linotype"/>
        </w:rPr>
        <w:t xml:space="preserve">Τη αυτή ημέρα, Μνήμη του </w:t>
      </w:r>
      <w:r>
        <w:rPr>
          <w:rFonts w:ascii="Palatino Linotype" w:hAnsi="Palatino Linotype" w:cs="Palatino Linotype"/>
        </w:rPr>
        <w:t xml:space="preserve"> </w:t>
      </w:r>
      <w:r w:rsidRPr="00CB21CC">
        <w:rPr>
          <w:rFonts w:ascii="Palatino Linotype" w:hAnsi="Palatino Linotype" w:cs="Palatino Linotype"/>
        </w:rPr>
        <w:t>Αγίου Νεομάρτυρος Γεωργίου του εξ Ιωαννίνων</w:t>
      </w:r>
      <w:r>
        <w:rPr>
          <w:rFonts w:ascii="Palatino Linotype" w:hAnsi="Palatino Linotype" w:cs="Palatino Linotype"/>
        </w:rPr>
        <w:t xml:space="preserve"> </w:t>
      </w:r>
      <w:r w:rsidRPr="00CB21CC">
        <w:rPr>
          <w:rFonts w:ascii="Palatino Linotype" w:hAnsi="Palatino Linotype" w:cs="Palatino Linotype"/>
        </w:rPr>
        <w:t>Γεώργιος γην αροτριάσας ξένως,</w:t>
      </w:r>
      <w:r>
        <w:rPr>
          <w:rFonts w:ascii="Palatino Linotype" w:hAnsi="Palatino Linotype" w:cs="Palatino Linotype"/>
        </w:rPr>
        <w:t xml:space="preserve"> </w:t>
      </w:r>
      <w:r w:rsidRPr="00CB21CC">
        <w:rPr>
          <w:rFonts w:ascii="Palatino Linotype" w:hAnsi="Palatino Linotype" w:cs="Palatino Linotype"/>
        </w:rPr>
        <w:t>Ξένον στάχυν ήμησεν άφθιτον κλέος</w:t>
      </w:r>
    </w:p>
    <w:p w:rsidR="00F75F78" w:rsidRPr="00CB21CC" w:rsidRDefault="00F75F78" w:rsidP="00CB21CC">
      <w:pPr>
        <w:spacing w:line="360" w:lineRule="auto"/>
        <w:jc w:val="both"/>
        <w:rPr>
          <w:rFonts w:ascii="Palatino Linotype" w:hAnsi="Palatino Linotype" w:cs="Palatino Linotype"/>
        </w:rPr>
      </w:pPr>
      <w:r w:rsidRPr="00CB21CC">
        <w:rPr>
          <w:rFonts w:ascii="Palatino Linotype" w:hAnsi="Palatino Linotype" w:cs="Palatino Linotype"/>
        </w:rPr>
        <w:t>Ούτος ο αείμνηστος νεομάρτυς του Χριστού Γεώργιος υιός ύπηρξε γονέων ευσεβών και εναρέτων, Κωνσταντίνου και Βασίλως, εκ τίνος χωρίου της επαρχίας των Γρεβενών</w:t>
      </w:r>
      <w:r>
        <w:rPr>
          <w:rFonts w:ascii="Palatino Linotype" w:hAnsi="Palatino Linotype" w:cs="Palatino Linotype"/>
        </w:rPr>
        <w:t xml:space="preserve"> </w:t>
      </w:r>
      <w:r w:rsidRPr="00CB21CC">
        <w:rPr>
          <w:rFonts w:ascii="Palatino Linotype" w:hAnsi="Palatino Linotype" w:cs="Palatino Linotype"/>
        </w:rPr>
        <w:t>ορμωμένων, ονομαζόμενου Τσούρχλι, ανθρώπων ενδεών, και ποριζομένων τα προς το ζην δια της γεωργίας, οιτινες γεννήσαντες τον Γεώργιον, και ευσεβώς αναθρέψαντες,</w:t>
      </w:r>
      <w:r>
        <w:rPr>
          <w:rFonts w:ascii="Palatino Linotype" w:hAnsi="Palatino Linotype" w:cs="Palatino Linotype"/>
        </w:rPr>
        <w:t xml:space="preserve"> </w:t>
      </w:r>
      <w:r w:rsidRPr="00CB21CC">
        <w:rPr>
          <w:rFonts w:ascii="Palatino Linotype" w:hAnsi="Palatino Linotype" w:cs="Palatino Linotype"/>
        </w:rPr>
        <w:t>ουκ ηδυνήθησαν δι’ απορίαν εκπαιδεύσαι αυτόν άπειρος δε γραμμάτων ως εκ τούτου διαμείνας, και απορφανισθείς των γονέων του εν νεαρά ηλικία, διέμεινε μέχρι</w:t>
      </w:r>
      <w:r>
        <w:rPr>
          <w:rFonts w:ascii="Palatino Linotype" w:hAnsi="Palatino Linotype" w:cs="Palatino Linotype"/>
        </w:rPr>
        <w:t xml:space="preserve"> </w:t>
      </w:r>
      <w:r w:rsidRPr="00CB21CC">
        <w:rPr>
          <w:rFonts w:ascii="Palatino Linotype" w:hAnsi="Palatino Linotype" w:cs="Palatino Linotype"/>
        </w:rPr>
        <w:t>τινός υπό τους αδελφούς του· μετά ταύτα δε μεταβάς εις Ιωάννινα, επορίζετο τα προς το ζην υπομίσθιος, απλούς υπαρχών τον τρόπον, και πράος και μη απολειπόμενος</w:t>
      </w:r>
      <w:r>
        <w:rPr>
          <w:rFonts w:ascii="Palatino Linotype" w:hAnsi="Palatino Linotype" w:cs="Palatino Linotype"/>
        </w:rPr>
        <w:t xml:space="preserve"> </w:t>
      </w:r>
      <w:r w:rsidRPr="00CB21CC">
        <w:rPr>
          <w:rFonts w:ascii="Palatino Linotype" w:hAnsi="Palatino Linotype" w:cs="Palatino Linotype"/>
        </w:rPr>
        <w:t>του θαμίζειν εις την εκκλησίαν εν ταις ευκαιρίαις του. Κατά μήνα Οκτώβριον του έτους 1836 διετέλει ως ιπποκόμος παρά τινι οθωμανώ, εν διαπρέποντι αξιώματι</w:t>
      </w:r>
      <w:r>
        <w:rPr>
          <w:rFonts w:ascii="Palatino Linotype" w:hAnsi="Palatino Linotype" w:cs="Palatino Linotype"/>
        </w:rPr>
        <w:t xml:space="preserve"> </w:t>
      </w:r>
      <w:r w:rsidRPr="00CB21CC">
        <w:rPr>
          <w:rFonts w:ascii="Palatino Linotype" w:hAnsi="Palatino Linotype" w:cs="Palatino Linotype"/>
        </w:rPr>
        <w:t>όντι παρά τω τότε διοικητή των Ιωαννίνων. Οθωμανοί δε τινες εκ της ευτελεστέρας μοίρας, εμπαθώς προς αυτόν διακείμενοι, συκοφαντίαν αυτώ προσήψαν, ως δήθεν</w:t>
      </w:r>
      <w:r>
        <w:rPr>
          <w:rFonts w:ascii="Palatino Linotype" w:hAnsi="Palatino Linotype" w:cs="Palatino Linotype"/>
        </w:rPr>
        <w:t xml:space="preserve"> </w:t>
      </w:r>
      <w:r w:rsidRPr="00CB21CC">
        <w:rPr>
          <w:rFonts w:ascii="Palatino Linotype" w:hAnsi="Palatino Linotype" w:cs="Palatino Linotype"/>
        </w:rPr>
        <w:t>εξομόσας προ τίνος καιρού, πάλιν ως χριστιανός διάγει, και απαχθείς υπ αὐτῶν εις τον Μεχκεμέν, και ερωτηθείς υπό του κριτού αν ούτως έχει τα κατ  αὐτόν,</w:t>
      </w:r>
      <w:r>
        <w:rPr>
          <w:rFonts w:ascii="Palatino Linotype" w:hAnsi="Palatino Linotype" w:cs="Palatino Linotype"/>
        </w:rPr>
        <w:t xml:space="preserve"> </w:t>
      </w:r>
      <w:r w:rsidRPr="00CB21CC">
        <w:rPr>
          <w:rFonts w:ascii="Palatino Linotype" w:hAnsi="Palatino Linotype" w:cs="Palatino Linotype"/>
        </w:rPr>
        <w:t>ευθαρσώς ανωμολόγησεν, ότι ουδέποτε αρνησίχριστος εγένετο, και αδίκως συκοφαντείται παρ’ αυτών, ο δε κριτής, συνέσει διαπρέπων, εγνώρισεν ότι εμπαθώς κατηγορείται</w:t>
      </w:r>
      <w:r>
        <w:rPr>
          <w:rFonts w:ascii="Palatino Linotype" w:hAnsi="Palatino Linotype" w:cs="Palatino Linotype"/>
        </w:rPr>
        <w:t xml:space="preserve"> </w:t>
      </w:r>
      <w:r w:rsidRPr="00CB21CC">
        <w:rPr>
          <w:rFonts w:ascii="Palatino Linotype" w:hAnsi="Palatino Linotype" w:cs="Palatino Linotype"/>
        </w:rPr>
        <w:t>υπ  α</w:t>
      </w:r>
      <w:r>
        <w:rPr>
          <w:rFonts w:ascii="Palatino Linotype" w:hAnsi="Palatino Linotype" w:cs="Palatino Linotype"/>
        </w:rPr>
        <w:t>υτώ</w:t>
      </w:r>
      <w:r w:rsidRPr="00CB21CC">
        <w:rPr>
          <w:rFonts w:ascii="Palatino Linotype" w:hAnsi="Palatino Linotype" w:cs="Palatino Linotype"/>
        </w:rPr>
        <w:t>ν διο και ανακρίνας αυτόν, και απερίτμητον ευρών απέλυσεν.</w:t>
      </w:r>
    </w:p>
    <w:p w:rsidR="00F75F78" w:rsidRPr="00CB21CC" w:rsidRDefault="00F75F78" w:rsidP="00CB21CC">
      <w:pPr>
        <w:spacing w:line="360" w:lineRule="auto"/>
        <w:jc w:val="both"/>
        <w:rPr>
          <w:rFonts w:ascii="Palatino Linotype" w:hAnsi="Palatino Linotype" w:cs="Palatino Linotype"/>
        </w:rPr>
      </w:pPr>
      <w:r w:rsidRPr="00CB21CC">
        <w:rPr>
          <w:rFonts w:ascii="Palatino Linotype" w:hAnsi="Palatino Linotype" w:cs="Palatino Linotype"/>
        </w:rPr>
        <w:t>Παρά τω ειρημένω αυθέντη διατελών εν Ιωαννίνοις συνεζεύχθη νομίμω γυναικί Ελένη τούνομα, κατά Ιανουάριον του έτους 1837. Ελθόντος δε εις Ιωάννινα ηγεμόνος</w:t>
      </w:r>
      <w:r>
        <w:rPr>
          <w:rFonts w:ascii="Palatino Linotype" w:hAnsi="Palatino Linotype" w:cs="Palatino Linotype"/>
        </w:rPr>
        <w:t xml:space="preserve"> </w:t>
      </w:r>
      <w:r w:rsidRPr="00CB21CC">
        <w:rPr>
          <w:rFonts w:ascii="Palatino Linotype" w:hAnsi="Palatino Linotype" w:cs="Palatino Linotype"/>
        </w:rPr>
        <w:t>του Μουσταφά Πάσα εμισθώθη παρά τω διορισθέντι νέω Μουσελίμη των Φιλιατών, και απήλθε μετ αυτού εκείσε, και μετ’ ου πολύ επανακάμψαντος εις Ιωάννινα του</w:t>
      </w:r>
      <w:r>
        <w:rPr>
          <w:rFonts w:ascii="Palatino Linotype" w:hAnsi="Palatino Linotype" w:cs="Palatino Linotype"/>
        </w:rPr>
        <w:t xml:space="preserve"> </w:t>
      </w:r>
      <w:r w:rsidRPr="00CB21CC">
        <w:rPr>
          <w:rFonts w:ascii="Palatino Linotype" w:hAnsi="Palatino Linotype" w:cs="Palatino Linotype"/>
        </w:rPr>
        <w:t>Μουσελίμη ένεκεν ιδίων υποθέσεων, ήλθε μετ  αὐτοῦ και ο Γεώργιος ως ιπποκόμος. Τη 10η Ιανουαρίου 1838 ο Μουσελίμης, διαπεράνας τας υποθέσεις του εξεκίνησεν</w:t>
      </w:r>
      <w:r>
        <w:rPr>
          <w:rFonts w:ascii="Palatino Linotype" w:hAnsi="Palatino Linotype" w:cs="Palatino Linotype"/>
        </w:rPr>
        <w:t xml:space="preserve"> </w:t>
      </w:r>
      <w:r w:rsidRPr="00CB21CC">
        <w:rPr>
          <w:rFonts w:ascii="Palatino Linotype" w:hAnsi="Palatino Linotype" w:cs="Palatino Linotype"/>
        </w:rPr>
        <w:t>εις Φιλιάτας, ο δε Γεώργιος, επειδή η σύζυγος του έτεκεν υιόν, εξητήσατο παρ  αὐτοῦ την άδειαν, ίνα , διαμείνη τινάς ημέρας εν τη οικία του, και έπειτα</w:t>
      </w:r>
      <w:r>
        <w:rPr>
          <w:rFonts w:ascii="Palatino Linotype" w:hAnsi="Palatino Linotype" w:cs="Palatino Linotype"/>
        </w:rPr>
        <w:t xml:space="preserve"> </w:t>
      </w:r>
      <w:r w:rsidRPr="00CB21CC">
        <w:rPr>
          <w:rFonts w:ascii="Palatino Linotype" w:hAnsi="Palatino Linotype" w:cs="Palatino Linotype"/>
        </w:rPr>
        <w:t>να υπάγη, ο δε σκοπός αυτού ην να παρευρέθη εις τον βαπτισμόν του νεοτεχθέντος υιού του, τη 12η Ιανουαρίου, ημέρα τετάρτη πρωί, οθωμανός τις των εκδεδιητημένων,</w:t>
      </w:r>
      <w:r>
        <w:rPr>
          <w:rFonts w:ascii="Palatino Linotype" w:hAnsi="Palatino Linotype" w:cs="Palatino Linotype"/>
        </w:rPr>
        <w:t xml:space="preserve"> </w:t>
      </w:r>
      <w:r w:rsidRPr="00CB21CC">
        <w:rPr>
          <w:rFonts w:ascii="Palatino Linotype" w:hAnsi="Palatino Linotype" w:cs="Palatino Linotype"/>
        </w:rPr>
        <w:t>απαντήσας αυτόν εις τινα οδόν, εδράξατο αυτού λέγων· Συ εγινες Τούρκος, και πως ήδη χριστιανός διάγεις; ο δε απεκρίνατο· Μήτε Τούρκος εγενόμην ποτέ, μήτε</w:t>
      </w:r>
      <w:r>
        <w:rPr>
          <w:rFonts w:ascii="Palatino Linotype" w:hAnsi="Palatino Linotype" w:cs="Palatino Linotype"/>
        </w:rPr>
        <w:t xml:space="preserve"> </w:t>
      </w:r>
      <w:r w:rsidRPr="00CB21CC">
        <w:rPr>
          <w:rFonts w:ascii="Palatino Linotype" w:hAnsi="Palatino Linotype" w:cs="Palatino Linotype"/>
        </w:rPr>
        <w:t>τον Χριστών μου ποτε ηρνήθην χριστιανός, και ημήν αεί και ειμι. Εν δε τω μεταξύ αθροισθέντων και άλλων οθωμανών εκ των παραπορευομένων, και συμμαρτυρούντων</w:t>
      </w:r>
      <w:r>
        <w:rPr>
          <w:rFonts w:ascii="Palatino Linotype" w:hAnsi="Palatino Linotype" w:cs="Palatino Linotype"/>
        </w:rPr>
        <w:t xml:space="preserve"> </w:t>
      </w:r>
      <w:r w:rsidRPr="00CB21CC">
        <w:rPr>
          <w:rFonts w:ascii="Palatino Linotype" w:hAnsi="Palatino Linotype" w:cs="Palatino Linotype"/>
        </w:rPr>
        <w:t xml:space="preserve">τω απ  </w:t>
      </w:r>
      <w:r>
        <w:rPr>
          <w:rFonts w:ascii="Palatino Linotype" w:hAnsi="Palatino Linotype" w:cs="Palatino Linotype"/>
        </w:rPr>
        <w:t>αρχή</w:t>
      </w:r>
      <w:r w:rsidRPr="00CB21CC">
        <w:rPr>
          <w:rFonts w:ascii="Palatino Linotype" w:hAnsi="Palatino Linotype" w:cs="Palatino Linotype"/>
        </w:rPr>
        <w:t>ς δραξαμένω του Γεωργίου, θορύβου γενομένου υπό της αθροίσεως συμμιγών ανθρώπων, επέστη εν τούτω και του Διοικητού ο Καβάζπασης, όστις ανερευνήσας</w:t>
      </w:r>
      <w:r>
        <w:rPr>
          <w:rFonts w:ascii="Palatino Linotype" w:hAnsi="Palatino Linotype" w:cs="Palatino Linotype"/>
        </w:rPr>
        <w:t xml:space="preserve"> </w:t>
      </w:r>
      <w:r w:rsidRPr="00CB21CC">
        <w:rPr>
          <w:rFonts w:ascii="Palatino Linotype" w:hAnsi="Palatino Linotype" w:cs="Palatino Linotype"/>
        </w:rPr>
        <w:t>την αιτίαν του θορύβου, ήκουσε παρά των εκείσε οθωμανών, ότι ούτος, δεικνυόντων τον Γεώργιον, Τούρκος γενόμενος πρότινος καιρού ήδη χριστιανός διάγει·</w:t>
      </w:r>
      <w:r>
        <w:rPr>
          <w:rFonts w:ascii="Palatino Linotype" w:hAnsi="Palatino Linotype" w:cs="Palatino Linotype"/>
        </w:rPr>
        <w:t xml:space="preserve"> </w:t>
      </w:r>
      <w:r w:rsidRPr="00CB21CC">
        <w:rPr>
          <w:rFonts w:ascii="Palatino Linotype" w:hAnsi="Palatino Linotype" w:cs="Palatino Linotype"/>
        </w:rPr>
        <w:t>ο δε συνεχώς ανακράζων Χριστιανός και ήμην πάντοτε, και ειμί, και ουδέποτε Τούρκος εγενόμην, συλληφθείς υπό του Καβάζπαση, εφυλακίσθη, και περί το δειλινόν</w:t>
      </w:r>
      <w:r>
        <w:rPr>
          <w:rFonts w:ascii="Palatino Linotype" w:hAnsi="Palatino Linotype" w:cs="Palatino Linotype"/>
        </w:rPr>
        <w:t xml:space="preserve"> </w:t>
      </w:r>
      <w:r w:rsidRPr="00CB21CC">
        <w:rPr>
          <w:rFonts w:ascii="Palatino Linotype" w:hAnsi="Palatino Linotype" w:cs="Palatino Linotype"/>
        </w:rPr>
        <w:t>απήχθη εις τον Μεχκεμέν, οπού εξετασθείς, και ποικιλοτρόπως βιασθείς εις την εξόμοσιν, διέμεινεν ακράδαντος επί την ομολογίαν της αμωμήτου ημών πίστεως,</w:t>
      </w:r>
      <w:r>
        <w:rPr>
          <w:rFonts w:ascii="Palatino Linotype" w:hAnsi="Palatino Linotype" w:cs="Palatino Linotype"/>
        </w:rPr>
        <w:t xml:space="preserve"> </w:t>
      </w:r>
      <w:r w:rsidRPr="00CB21CC">
        <w:rPr>
          <w:rFonts w:ascii="Palatino Linotype" w:hAnsi="Palatino Linotype" w:cs="Palatino Linotype"/>
        </w:rPr>
        <w:t>και απαχθείς, αύθις εφυλακίσθη. Ο Αρχιερατεύων τότε εν Ιωαννίνοις κύριος Ιωακείμ, ο από Δρυϊνουπόλεως ( ο εν υστέροις από Κυζίκου ευκλεώς πατριαρχεύσας)</w:t>
      </w:r>
      <w:r>
        <w:rPr>
          <w:rFonts w:ascii="Palatino Linotype" w:hAnsi="Palatino Linotype" w:cs="Palatino Linotype"/>
        </w:rPr>
        <w:t xml:space="preserve"> </w:t>
      </w:r>
      <w:r w:rsidRPr="00CB21CC">
        <w:rPr>
          <w:rFonts w:ascii="Palatino Linotype" w:hAnsi="Palatino Linotype" w:cs="Palatino Linotype"/>
        </w:rPr>
        <w:t>απήλθεν εις τον Μεχκεμέν κατ  ἐκείνην την εσπέραν, και ωμίλησε τα δέοντα, αποδείξας δια λόγων ισχυρών και αναντιρρήτων την αθωότητα του Γεωργίου, εκείθεν δε απήλθε και εις την διοίκησιν, και είπεν όσα έδει, αλλ  οἱ λόγοι του ουδέν ίσχυσαν, και τοι βάσιμοι όντες και αληθείς.</w:t>
      </w:r>
      <w:r>
        <w:rPr>
          <w:rFonts w:ascii="Palatino Linotype" w:hAnsi="Palatino Linotype" w:cs="Palatino Linotype"/>
        </w:rPr>
        <w:t xml:space="preserve"> </w:t>
      </w:r>
      <w:r w:rsidRPr="00CB21CC">
        <w:rPr>
          <w:rFonts w:ascii="Palatino Linotype" w:hAnsi="Palatino Linotype" w:cs="Palatino Linotype"/>
        </w:rPr>
        <w:t>Κατ’ εκείνην την νύκτα πολυειδώς βασανισθείς ο Γεώργιος εν τη ειρκτή ίνα εξομόση, διέμεινε στερρός και αμετάτρεπτος και τη πέμπτη πρωί απήχθη πάλιν εις</w:t>
      </w:r>
      <w:r>
        <w:rPr>
          <w:rFonts w:ascii="Palatino Linotype" w:hAnsi="Palatino Linotype" w:cs="Palatino Linotype"/>
        </w:rPr>
        <w:t xml:space="preserve"> </w:t>
      </w:r>
      <w:r w:rsidRPr="00CB21CC">
        <w:rPr>
          <w:rFonts w:ascii="Palatino Linotype" w:hAnsi="Palatino Linotype" w:cs="Palatino Linotype"/>
        </w:rPr>
        <w:t>τον Μεχκεμέν, οπού ποικιλοτρόπως εν πρώτοις κολακευθείς, και εν υστέροις απειληθείς, ουκ ενέδωκε, και εμπτυόμενος, και μαστιγούμενος υπό των περιεστώτων</w:t>
      </w:r>
      <w:r>
        <w:rPr>
          <w:rFonts w:ascii="Palatino Linotype" w:hAnsi="Palatino Linotype" w:cs="Palatino Linotype"/>
        </w:rPr>
        <w:t xml:space="preserve"> οθωμανώ</w:t>
      </w:r>
      <w:r w:rsidRPr="00CB21CC">
        <w:rPr>
          <w:rFonts w:ascii="Palatino Linotype" w:hAnsi="Palatino Linotype" w:cs="Palatino Linotype"/>
        </w:rPr>
        <w:t>ν, έλεγε τούτον μόνον τον λόγον : Χριστιανός ειμι, και πάλιν απαχθείς εν τη ειρκτή, δεινώς εβασανίσθη δι  ὅλης της νυκτός, επιφωσκούσης Παρασκευής,</w:t>
      </w:r>
      <w:r>
        <w:rPr>
          <w:rFonts w:ascii="Palatino Linotype" w:hAnsi="Palatino Linotype" w:cs="Palatino Linotype"/>
        </w:rPr>
        <w:t xml:space="preserve"> </w:t>
      </w:r>
      <w:r w:rsidRPr="00CB21CC">
        <w:rPr>
          <w:rFonts w:ascii="Palatino Linotype" w:hAnsi="Palatino Linotype" w:cs="Palatino Linotype"/>
        </w:rPr>
        <w:t>ακίδων εμπαγεισών υπό τους όνυχάς του, και πετρών μεγάλων επιτεθεισών επί τα στήθη αυτού, άτινα γενναίως υπέφερε</w:t>
      </w:r>
      <w:r>
        <w:rPr>
          <w:rFonts w:ascii="Palatino Linotype" w:hAnsi="Palatino Linotype" w:cs="Palatino Linotype"/>
        </w:rPr>
        <w:t>, συνεχώς λέγων· Χριστιανός ειμί</w:t>
      </w:r>
      <w:r w:rsidRPr="00CB21CC">
        <w:rPr>
          <w:rFonts w:ascii="Palatino Linotype" w:hAnsi="Palatino Linotype" w:cs="Palatino Linotype"/>
        </w:rPr>
        <w:t>, το δε</w:t>
      </w:r>
      <w:r>
        <w:rPr>
          <w:rFonts w:ascii="Palatino Linotype" w:hAnsi="Palatino Linotype" w:cs="Palatino Linotype"/>
        </w:rPr>
        <w:t xml:space="preserve"> </w:t>
      </w:r>
      <w:r w:rsidRPr="00CB21CC">
        <w:rPr>
          <w:rFonts w:ascii="Palatino Linotype" w:hAnsi="Palatino Linotype" w:cs="Palatino Linotype"/>
        </w:rPr>
        <w:t>Σάββατον πρωί απήχθη εις τον Μεχκεμέν, οπού σύλλογος εγένετο πολλών οθωμανών, τότε προεβλήθη αυτώ, ίνα εκλέξη εν των δύο, η να λάβη πολλάς και μεγάλας</w:t>
      </w:r>
      <w:r>
        <w:rPr>
          <w:rFonts w:ascii="Palatino Linotype" w:hAnsi="Palatino Linotype" w:cs="Palatino Linotype"/>
        </w:rPr>
        <w:t xml:space="preserve"> </w:t>
      </w:r>
      <w:r w:rsidRPr="00CB21CC">
        <w:rPr>
          <w:rFonts w:ascii="Palatino Linotype" w:hAnsi="Palatino Linotype" w:cs="Palatino Linotype"/>
        </w:rPr>
        <w:t>αντιβραβεύσεις αν εξομόση η να λάβη θάνατον σκληρόν αν επιμείνη εις το πρότερον φρόνημα του. Ο δε γενναίως ανωμολόγησεν ενώπιον πάντων Χριστιανός και ημήν</w:t>
      </w:r>
      <w:r>
        <w:rPr>
          <w:rFonts w:ascii="Palatino Linotype" w:hAnsi="Palatino Linotype" w:cs="Palatino Linotype"/>
        </w:rPr>
        <w:t xml:space="preserve"> </w:t>
      </w:r>
      <w:r w:rsidRPr="00CB21CC">
        <w:rPr>
          <w:rFonts w:ascii="Palatino Linotype" w:hAnsi="Palatino Linotype" w:cs="Palatino Linotype"/>
        </w:rPr>
        <w:t xml:space="preserve">απ  </w:t>
      </w:r>
      <w:r>
        <w:rPr>
          <w:rFonts w:ascii="Palatino Linotype" w:hAnsi="Palatino Linotype" w:cs="Palatino Linotype"/>
        </w:rPr>
        <w:t>αρχή</w:t>
      </w:r>
      <w:r w:rsidRPr="00CB21CC">
        <w:rPr>
          <w:rFonts w:ascii="Palatino Linotype" w:hAnsi="Palatino Linotype" w:cs="Palatino Linotype"/>
        </w:rPr>
        <w:t xml:space="preserve">ς, Χριστιανός </w:t>
      </w:r>
      <w:r>
        <w:rPr>
          <w:rFonts w:ascii="Palatino Linotype" w:hAnsi="Palatino Linotype" w:cs="Palatino Linotype"/>
        </w:rPr>
        <w:t>ειμί</w:t>
      </w:r>
      <w:r w:rsidRPr="00CB21CC">
        <w:rPr>
          <w:rFonts w:ascii="Palatino Linotype" w:hAnsi="Palatino Linotype" w:cs="Palatino Linotype"/>
        </w:rPr>
        <w:t xml:space="preserve"> και έσομαι μέχρι τελευταίας μου πνοής. Τρις εισήχθη ενώπιον του κριτού, και τρις εξήχθη, και επειδή έμεινεν αμετάτρεπτος, εξεδόθη</w:t>
      </w:r>
      <w:r>
        <w:rPr>
          <w:rFonts w:ascii="Palatino Linotype" w:hAnsi="Palatino Linotype" w:cs="Palatino Linotype"/>
        </w:rPr>
        <w:t xml:space="preserve"> </w:t>
      </w:r>
      <w:r w:rsidRPr="00CB21CC">
        <w:rPr>
          <w:rFonts w:ascii="Palatino Linotype" w:hAnsi="Palatino Linotype" w:cs="Palatino Linotype"/>
        </w:rPr>
        <w:t>εγγράφως η απόφασις να φονευθή. Εκείθεν απήγαγον αυτόν εις τον ανθύπατον (Κεχαγιάμπεην), οπού πολυειδώς απειληθείς, ουκ ενέδωκεν εκείθεν δε απήχθη και</w:t>
      </w:r>
      <w:r>
        <w:rPr>
          <w:rFonts w:ascii="Palatino Linotype" w:hAnsi="Palatino Linotype" w:cs="Palatino Linotype"/>
        </w:rPr>
        <w:t xml:space="preserve"> </w:t>
      </w:r>
      <w:r w:rsidRPr="00CB21CC">
        <w:rPr>
          <w:rFonts w:ascii="Palatino Linotype" w:hAnsi="Palatino Linotype" w:cs="Palatino Linotype"/>
        </w:rPr>
        <w:t>εις τον Διοικητήν Μουσταφά πασάν ομολογήσας δε και ενώπιον αυτού αδεώς τον Ιησούν Χριστόν, απαχθείς εβλήθη εν τη ειρκτή, και τη δευτέρα της εβδομάδος,</w:t>
      </w:r>
      <w:r>
        <w:rPr>
          <w:rFonts w:ascii="Palatino Linotype" w:hAnsi="Palatino Linotype" w:cs="Palatino Linotype"/>
        </w:rPr>
        <w:t xml:space="preserve"> </w:t>
      </w:r>
      <w:r w:rsidRPr="00CB21CC">
        <w:rPr>
          <w:rFonts w:ascii="Palatino Linotype" w:hAnsi="Palatino Linotype" w:cs="Palatino Linotype"/>
        </w:rPr>
        <w:t>Ιανουαρίου 17, περί έκτην ώραν απηγχονίσθη εν τη αγορά, πλησίον του χάνδακος του μεγάλου φρουρίου, συνεχώς ανακράζων· Χριστιανός ειμι, ποιήσατέ μοι ει</w:t>
      </w:r>
      <w:r>
        <w:rPr>
          <w:rFonts w:ascii="Palatino Linotype" w:hAnsi="Palatino Linotype" w:cs="Palatino Linotype"/>
        </w:rPr>
        <w:t xml:space="preserve"> </w:t>
      </w:r>
      <w:r w:rsidRPr="00CB21CC">
        <w:rPr>
          <w:rFonts w:ascii="Palatino Linotype" w:hAnsi="Palatino Linotype" w:cs="Palatino Linotype"/>
        </w:rPr>
        <w:t>τι δεινόν οίδατε. Έμεινε το σώμα αυτού κρεμάμενον μέχρι της τετράδης, Ιανουαρίου 19· και κατ’ αυτήν εδωρήθη το νεκρόν αυτού σώμα, παρά του Διοικητού Μουσταφά</w:t>
      </w:r>
      <w:r>
        <w:rPr>
          <w:rFonts w:ascii="Palatino Linotype" w:hAnsi="Palatino Linotype" w:cs="Palatino Linotype"/>
        </w:rPr>
        <w:t xml:space="preserve"> </w:t>
      </w:r>
      <w:r w:rsidRPr="00CB21CC">
        <w:rPr>
          <w:rFonts w:ascii="Palatino Linotype" w:hAnsi="Palatino Linotype" w:cs="Palatino Linotype"/>
        </w:rPr>
        <w:t>Πασά Βεζύρη, εις τον ρηθέντα Μητροπολίτην Άγιον Ιωαννίνων κύριον Ιωακείμ, όπερ μετακομισθέν εις την Εκκλησίαν του Αγίου Αθανασίου της Μητροπόλεως των Ιωαννίνων,</w:t>
      </w:r>
      <w:r>
        <w:rPr>
          <w:rFonts w:ascii="Palatino Linotype" w:hAnsi="Palatino Linotype" w:cs="Palatino Linotype"/>
        </w:rPr>
        <w:t xml:space="preserve"> </w:t>
      </w:r>
      <w:r w:rsidRPr="00CB21CC">
        <w:rPr>
          <w:rFonts w:ascii="Palatino Linotype" w:hAnsi="Palatino Linotype" w:cs="Palatino Linotype"/>
        </w:rPr>
        <w:t>ετάφη εκτός του Ιερού Βήματος εν τω αριστερώ μέρει μετά μεγάλης συνδρομής των χριστιανών, και μετά της ανηκούσης παρατάξεως παντός του Ιερατικού κλήρου.</w:t>
      </w:r>
      <w:r>
        <w:rPr>
          <w:rFonts w:ascii="Palatino Linotype" w:hAnsi="Palatino Linotype" w:cs="Palatino Linotype"/>
        </w:rPr>
        <w:t xml:space="preserve"> </w:t>
      </w:r>
      <w:r w:rsidRPr="00CB21CC">
        <w:rPr>
          <w:rFonts w:ascii="Palatino Linotype" w:hAnsi="Palatino Linotype" w:cs="Palatino Linotype"/>
        </w:rPr>
        <w:t>Τελεί δε ο τάφος αυτού απειροπληθείς ιάσεις τοις μετά πίστεως προσερχομένοις, και χους και έλαιον εκ του μνήματος και της κανδήλας του, κομισθέντα και</w:t>
      </w:r>
      <w:r>
        <w:rPr>
          <w:rFonts w:ascii="Palatino Linotype" w:hAnsi="Palatino Linotype" w:cs="Palatino Linotype"/>
        </w:rPr>
        <w:t xml:space="preserve"> </w:t>
      </w:r>
      <w:r w:rsidRPr="00CB21CC">
        <w:rPr>
          <w:rFonts w:ascii="Palatino Linotype" w:hAnsi="Palatino Linotype" w:cs="Palatino Linotype"/>
        </w:rPr>
        <w:t>αλλαχού υπό ευλαβών και φιλοχρίστων, συνετέλεσαν εις θεραπείαν δεινών παθών και ανιάτων.</w:t>
      </w:r>
    </w:p>
    <w:p w:rsidR="00F75F78" w:rsidRPr="00CB21CC" w:rsidRDefault="00F75F78" w:rsidP="00CB21CC">
      <w:pPr>
        <w:spacing w:line="360" w:lineRule="auto"/>
        <w:jc w:val="both"/>
        <w:rPr>
          <w:rFonts w:ascii="Palatino Linotype" w:hAnsi="Palatino Linotype" w:cs="Palatino Linotype"/>
        </w:rPr>
      </w:pPr>
      <w:r w:rsidRPr="00CB21CC">
        <w:rPr>
          <w:rFonts w:ascii="Palatino Linotype" w:hAnsi="Palatino Linotype" w:cs="Palatino Linotype"/>
        </w:rPr>
        <w:t>Τη αυτή ημέρα, Μνήμη του Αγίου Αντωνίου, αρχιεπισκόπου Νόβγκοροντ της Ρωσσίας.</w:t>
      </w:r>
    </w:p>
    <w:p w:rsidR="00F75F78" w:rsidRPr="00CB21CC" w:rsidRDefault="00F75F78" w:rsidP="00CB21CC">
      <w:pPr>
        <w:spacing w:line="360" w:lineRule="auto"/>
        <w:jc w:val="both"/>
        <w:rPr>
          <w:rFonts w:ascii="Palatino Linotype" w:hAnsi="Palatino Linotype" w:cs="Palatino Linotype"/>
        </w:rPr>
      </w:pPr>
      <w:r w:rsidRPr="00CB21CC">
        <w:rPr>
          <w:rFonts w:ascii="Palatino Linotype" w:hAnsi="Palatino Linotype" w:cs="Palatino Linotype"/>
        </w:rPr>
        <w:t>Τη αυτή ημέρα, μνήμη του Οσίου Αντωνίου του Κρασνοχόλμκιζ του Ρώσσου, ιδρυτού της Ι. Μ. Αγ. Νικολάου του Τβερ της Ρωσσίας.</w:t>
      </w:r>
    </w:p>
    <w:p w:rsidR="00F75F78" w:rsidRPr="00CB21CC" w:rsidRDefault="00F75F78" w:rsidP="00CB21CC">
      <w:pPr>
        <w:spacing w:line="360" w:lineRule="auto"/>
        <w:jc w:val="both"/>
        <w:rPr>
          <w:rFonts w:ascii="Palatino Linotype" w:hAnsi="Palatino Linotype" w:cs="Palatino Linotype"/>
        </w:rPr>
      </w:pPr>
      <w:r w:rsidRPr="00CB21CC">
        <w:rPr>
          <w:rFonts w:ascii="Palatino Linotype" w:hAnsi="Palatino Linotype" w:cs="Palatino Linotype"/>
        </w:rPr>
        <w:t>Τη αυτή ημέρα, Μνήμη του Αγίου Αντωνίου, επισκόπου Βολογκντά της Ρωσσίας.</w:t>
      </w:r>
    </w:p>
    <w:p w:rsidR="00F75F78" w:rsidRPr="00CB21CC" w:rsidRDefault="00F75F78" w:rsidP="00CB21CC">
      <w:pPr>
        <w:spacing w:line="360" w:lineRule="auto"/>
        <w:jc w:val="both"/>
        <w:rPr>
          <w:rFonts w:ascii="Palatino Linotype" w:hAnsi="Palatino Linotype" w:cs="Palatino Linotype"/>
        </w:rPr>
      </w:pPr>
      <w:r w:rsidRPr="00CB21CC">
        <w:rPr>
          <w:rFonts w:ascii="Palatino Linotype" w:hAnsi="Palatino Linotype" w:cs="Palatino Linotype"/>
        </w:rPr>
        <w:t>Ταις αυτών αγίαις πρεσβείαις Χριστέ ο Θεός, ελέησον και σώσον ημάς. Αμήν.</w:t>
      </w:r>
    </w:p>
    <w:p w:rsidR="00F75F78" w:rsidRPr="008B1985" w:rsidRDefault="00F75F78" w:rsidP="008B1985">
      <w:pPr>
        <w:spacing w:line="360" w:lineRule="auto"/>
        <w:jc w:val="center"/>
        <w:rPr>
          <w:rFonts w:ascii="Palatino Linotype" w:hAnsi="Palatino Linotype" w:cs="Palatino Linotype"/>
          <w:b/>
          <w:bCs/>
        </w:rPr>
      </w:pPr>
      <w:r w:rsidRPr="008B1985">
        <w:rPr>
          <w:rFonts w:ascii="Palatino Linotype" w:hAnsi="Palatino Linotype" w:cs="Palatino Linotype"/>
          <w:b/>
          <w:bCs/>
        </w:rPr>
        <w:t>Ωδή ζ’. Η κάμινος Σωτήρ.</w:t>
      </w:r>
    </w:p>
    <w:p w:rsidR="00F75F78" w:rsidRPr="00CB21CC" w:rsidRDefault="00F75F78" w:rsidP="00CB21CC">
      <w:pPr>
        <w:spacing w:line="360" w:lineRule="auto"/>
        <w:jc w:val="both"/>
        <w:rPr>
          <w:rFonts w:ascii="Palatino Linotype" w:hAnsi="Palatino Linotype" w:cs="Palatino Linotype"/>
        </w:rPr>
      </w:pPr>
      <w:r w:rsidRPr="00CB21CC">
        <w:rPr>
          <w:rFonts w:ascii="Palatino Linotype" w:hAnsi="Palatino Linotype" w:cs="Palatino Linotype"/>
        </w:rPr>
        <w:t>Νευρώσας της ψυχής σου το φρόνημα, αθύρματα δαιμόνων κατήργησας, ψάλλων εκ καρδίας σου, τω Θεώ των Πατέρων Αντώνιε.</w:t>
      </w:r>
    </w:p>
    <w:p w:rsidR="00F75F78" w:rsidRPr="00CB21CC" w:rsidRDefault="00F75F78" w:rsidP="00CB21CC">
      <w:pPr>
        <w:spacing w:line="360" w:lineRule="auto"/>
        <w:jc w:val="both"/>
        <w:rPr>
          <w:rFonts w:ascii="Palatino Linotype" w:hAnsi="Palatino Linotype" w:cs="Palatino Linotype"/>
        </w:rPr>
      </w:pPr>
      <w:r w:rsidRPr="00CB21CC">
        <w:rPr>
          <w:rFonts w:ascii="Palatino Linotype" w:hAnsi="Palatino Linotype" w:cs="Palatino Linotype"/>
        </w:rPr>
        <w:t>Σταυρού την χριστοπόθητον νέκρωσιν, τυχών ως δώρον θείον Φιλόθεε, ήδες ύμνον τον ευγνώμονα, ο Θεός των Πατέρων ευλογητός ει.</w:t>
      </w:r>
    </w:p>
    <w:p w:rsidR="00F75F78" w:rsidRPr="00CB21CC" w:rsidRDefault="00F75F78" w:rsidP="00CB21CC">
      <w:pPr>
        <w:spacing w:line="360" w:lineRule="auto"/>
        <w:jc w:val="both"/>
        <w:rPr>
          <w:rFonts w:ascii="Palatino Linotype" w:hAnsi="Palatino Linotype" w:cs="Palatino Linotype"/>
        </w:rPr>
      </w:pPr>
      <w:r w:rsidRPr="00CB21CC">
        <w:rPr>
          <w:rFonts w:ascii="Palatino Linotype" w:hAnsi="Palatino Linotype" w:cs="Palatino Linotype"/>
        </w:rPr>
        <w:t>Υψώσαντες τον νουν και το φρόνημα, γηΐνων υπερήρθητε πράξεων, ως ασώματοι βιώσαντες, τον Θεόν των Πατέρων δε ευλογούντες.</w:t>
      </w:r>
    </w:p>
    <w:p w:rsidR="00F75F78" w:rsidRPr="008B1985" w:rsidRDefault="00F75F78" w:rsidP="008B1985">
      <w:pPr>
        <w:spacing w:line="360" w:lineRule="auto"/>
        <w:jc w:val="center"/>
        <w:rPr>
          <w:rFonts w:ascii="Palatino Linotype" w:hAnsi="Palatino Linotype" w:cs="Palatino Linotype"/>
          <w:b/>
          <w:bCs/>
        </w:rPr>
      </w:pPr>
      <w:r w:rsidRPr="008B1985">
        <w:rPr>
          <w:rFonts w:ascii="Palatino Linotype" w:hAnsi="Palatino Linotype" w:cs="Palatino Linotype"/>
          <w:b/>
          <w:bCs/>
        </w:rPr>
        <w:t>Θεοτοκίον.</w:t>
      </w:r>
    </w:p>
    <w:p w:rsidR="00F75F78" w:rsidRPr="00CB21CC" w:rsidRDefault="00F75F78" w:rsidP="00CB21CC">
      <w:pPr>
        <w:spacing w:line="360" w:lineRule="auto"/>
        <w:jc w:val="both"/>
        <w:rPr>
          <w:rFonts w:ascii="Palatino Linotype" w:hAnsi="Palatino Linotype" w:cs="Palatino Linotype"/>
        </w:rPr>
      </w:pPr>
      <w:r w:rsidRPr="00CB21CC">
        <w:rPr>
          <w:rFonts w:ascii="Palatino Linotype" w:hAnsi="Palatino Linotype" w:cs="Palatino Linotype"/>
        </w:rPr>
        <w:t>Νοσών τοις των παθών εκβλαστήμασι, Σου δέομαι Παρθένε απότεμνε, ταύτα τω πελέκει Σου, ίνα ψάλλω Θεώ τω των Πατέρων.</w:t>
      </w:r>
    </w:p>
    <w:p w:rsidR="00F75F78" w:rsidRPr="00E414E4" w:rsidRDefault="00F75F78" w:rsidP="00E414E4">
      <w:pPr>
        <w:spacing w:line="360" w:lineRule="auto"/>
        <w:jc w:val="center"/>
        <w:rPr>
          <w:rFonts w:ascii="Palatino Linotype" w:hAnsi="Palatino Linotype" w:cs="Palatino Linotype"/>
          <w:b/>
          <w:bCs/>
        </w:rPr>
      </w:pPr>
      <w:r w:rsidRPr="00E414E4">
        <w:rPr>
          <w:rFonts w:ascii="Palatino Linotype" w:hAnsi="Palatino Linotype" w:cs="Palatino Linotype"/>
          <w:b/>
          <w:bCs/>
        </w:rPr>
        <w:t>Ωδή η’. Ον φρίττουσιν Άγγελοι.</w:t>
      </w:r>
    </w:p>
    <w:p w:rsidR="00F75F78" w:rsidRPr="00CB21CC" w:rsidRDefault="00F75F78" w:rsidP="00CB21CC">
      <w:pPr>
        <w:spacing w:line="360" w:lineRule="auto"/>
        <w:jc w:val="both"/>
        <w:rPr>
          <w:rFonts w:ascii="Palatino Linotype" w:hAnsi="Palatino Linotype" w:cs="Palatino Linotype"/>
        </w:rPr>
      </w:pPr>
      <w:r w:rsidRPr="00CB21CC">
        <w:rPr>
          <w:rFonts w:ascii="Palatino Linotype" w:hAnsi="Palatino Linotype" w:cs="Palatino Linotype"/>
        </w:rPr>
        <w:t>Φωτός αμαρύγματα εδέξω δαψιλώς, ψυχή σου Αντώνιε, φωτόμορφος οφθείς, τω Στεφάνω σύμμορφος τω ελλαμφθέντι, ω και συνδοξάζεις, Θεόν εις τους αιώνας.</w:t>
      </w:r>
    </w:p>
    <w:p w:rsidR="00F75F78" w:rsidRPr="00CB21CC" w:rsidRDefault="00F75F78" w:rsidP="00CB21CC">
      <w:pPr>
        <w:spacing w:line="360" w:lineRule="auto"/>
        <w:jc w:val="both"/>
        <w:rPr>
          <w:rFonts w:ascii="Palatino Linotype" w:hAnsi="Palatino Linotype" w:cs="Palatino Linotype"/>
        </w:rPr>
      </w:pPr>
      <w:r w:rsidRPr="00CB21CC">
        <w:rPr>
          <w:rFonts w:ascii="Palatino Linotype" w:hAnsi="Palatino Linotype" w:cs="Palatino Linotype"/>
        </w:rPr>
        <w:t>Ιλαρύνας Όσιε ψυχής το οπτικόν, μεθέξας ολόθυμον φωτός του ιλαρού· όθεν νυν εις πάμφωτον εισήλθες Φιλόθεε, Βασιλείαν ένθα φωτίζη εις αιώνας.</w:t>
      </w:r>
    </w:p>
    <w:p w:rsidR="00F75F78" w:rsidRPr="00CB21CC" w:rsidRDefault="00F75F78" w:rsidP="00CB21CC">
      <w:pPr>
        <w:spacing w:line="360" w:lineRule="auto"/>
        <w:jc w:val="both"/>
        <w:rPr>
          <w:rFonts w:ascii="Palatino Linotype" w:hAnsi="Palatino Linotype" w:cs="Palatino Linotype"/>
        </w:rPr>
      </w:pPr>
      <w:r w:rsidRPr="00CB21CC">
        <w:rPr>
          <w:rFonts w:ascii="Palatino Linotype" w:hAnsi="Palatino Linotype" w:cs="Palatino Linotype"/>
        </w:rPr>
        <w:t>Λαού προεβλήθητε ποιμένες μοναστών, Πατέρες μακάριοι, εξ ων δέξασθε νυν, ευχαρίστως άσματα ευγνωμοσύνης, εις φθαρτόν και πάντας αιώνας των αιώνων.</w:t>
      </w:r>
    </w:p>
    <w:p w:rsidR="00F75F78" w:rsidRDefault="00F75F78" w:rsidP="00E414E4">
      <w:pPr>
        <w:spacing w:line="360" w:lineRule="auto"/>
        <w:jc w:val="center"/>
        <w:rPr>
          <w:rFonts w:ascii="Palatino Linotype" w:hAnsi="Palatino Linotype" w:cs="Palatino Linotype"/>
          <w:b/>
          <w:bCs/>
        </w:rPr>
      </w:pPr>
      <w:r w:rsidRPr="00E414E4">
        <w:rPr>
          <w:rFonts w:ascii="Palatino Linotype" w:hAnsi="Palatino Linotype" w:cs="Palatino Linotype"/>
          <w:b/>
          <w:bCs/>
        </w:rPr>
        <w:t>Θεοτοκίον.</w:t>
      </w:r>
    </w:p>
    <w:p w:rsidR="00F75F78" w:rsidRPr="00E414E4" w:rsidRDefault="00F75F78" w:rsidP="00E414E4">
      <w:pPr>
        <w:spacing w:line="360" w:lineRule="auto"/>
        <w:jc w:val="both"/>
        <w:rPr>
          <w:rFonts w:ascii="Palatino Linotype" w:hAnsi="Palatino Linotype" w:cs="Palatino Linotype"/>
          <w:b/>
          <w:bCs/>
        </w:rPr>
      </w:pPr>
      <w:r w:rsidRPr="00CB21CC">
        <w:rPr>
          <w:rFonts w:ascii="Palatino Linotype" w:hAnsi="Palatino Linotype" w:cs="Palatino Linotype"/>
        </w:rPr>
        <w:t>Ουκ άλλην ανάπαυσιν ηδείαν του νοός, ευρίσκω ω Μήτέρ μου ως μνήμην συνεχή, του κάλλους του θείου πανάγνου Μορφής Σου, και του Ιησού μου, ω ψάλλω εις αιώνας.</w:t>
      </w:r>
    </w:p>
    <w:p w:rsidR="00F75F78" w:rsidRPr="00E414E4" w:rsidRDefault="00F75F78" w:rsidP="00E414E4">
      <w:pPr>
        <w:spacing w:line="360" w:lineRule="auto"/>
        <w:jc w:val="center"/>
        <w:rPr>
          <w:rFonts w:ascii="Palatino Linotype" w:hAnsi="Palatino Linotype" w:cs="Palatino Linotype"/>
          <w:b/>
          <w:bCs/>
        </w:rPr>
      </w:pPr>
      <w:r w:rsidRPr="00E414E4">
        <w:rPr>
          <w:rFonts w:ascii="Palatino Linotype" w:hAnsi="Palatino Linotype" w:cs="Palatino Linotype"/>
          <w:b/>
          <w:bCs/>
        </w:rPr>
        <w:t>Ωδή θ’. Τύπον της αγνής.</w:t>
      </w:r>
    </w:p>
    <w:p w:rsidR="00F75F78" w:rsidRPr="00CB21CC" w:rsidRDefault="00F75F78" w:rsidP="00CB21CC">
      <w:pPr>
        <w:spacing w:line="360" w:lineRule="auto"/>
        <w:jc w:val="both"/>
        <w:rPr>
          <w:rFonts w:ascii="Palatino Linotype" w:hAnsi="Palatino Linotype" w:cs="Palatino Linotype"/>
        </w:rPr>
      </w:pPr>
      <w:r w:rsidRPr="00CB21CC">
        <w:rPr>
          <w:rFonts w:ascii="Palatino Linotype" w:hAnsi="Palatino Linotype" w:cs="Palatino Linotype"/>
        </w:rPr>
        <w:t>Θύρα ουρανών ηνέωκται, ότε Νυμφίος σε εκάλεσεν Όσιε, την λαμπάδα γαρ, των αρετών διετήρησας, τω ελαίων αρετών αειλάμπουσαν, σοφής οικονομίας, απολαβών</w:t>
      </w:r>
      <w:r>
        <w:rPr>
          <w:rFonts w:ascii="Palatino Linotype" w:hAnsi="Palatino Linotype" w:cs="Palatino Linotype"/>
        </w:rPr>
        <w:t xml:space="preserve"> </w:t>
      </w:r>
      <w:r w:rsidRPr="00CB21CC">
        <w:rPr>
          <w:rFonts w:ascii="Palatino Linotype" w:hAnsi="Palatino Linotype" w:cs="Palatino Linotype"/>
        </w:rPr>
        <w:t>σου το δηνάριον.</w:t>
      </w:r>
    </w:p>
    <w:p w:rsidR="00F75F78" w:rsidRPr="00CB21CC" w:rsidRDefault="00F75F78" w:rsidP="00CB21CC">
      <w:pPr>
        <w:spacing w:line="360" w:lineRule="auto"/>
        <w:jc w:val="both"/>
        <w:rPr>
          <w:rFonts w:ascii="Palatino Linotype" w:hAnsi="Palatino Linotype" w:cs="Palatino Linotype"/>
        </w:rPr>
      </w:pPr>
      <w:r w:rsidRPr="00CB21CC">
        <w:rPr>
          <w:rFonts w:ascii="Palatino Linotype" w:hAnsi="Palatino Linotype" w:cs="Palatino Linotype"/>
        </w:rPr>
        <w:t>Έχει ουρανός αστέρα σε, πνευματικόν θεοφόρε Φιλόθεε, έχει και Μονή ην συ Στεφάνω ανήγειρας, προς Θεόν ευκτικόν αντιλήπτορα, η δίδου ταις ευχαίς σου, την</w:t>
      </w:r>
      <w:r>
        <w:rPr>
          <w:rFonts w:ascii="Palatino Linotype" w:hAnsi="Palatino Linotype" w:cs="Palatino Linotype"/>
        </w:rPr>
        <w:t xml:space="preserve"> </w:t>
      </w:r>
      <w:r w:rsidRPr="00CB21CC">
        <w:rPr>
          <w:rFonts w:ascii="Palatino Linotype" w:hAnsi="Palatino Linotype" w:cs="Palatino Linotype"/>
        </w:rPr>
        <w:t>ευλογίαν δαψιλέστατα.</w:t>
      </w:r>
    </w:p>
    <w:p w:rsidR="00F75F78" w:rsidRPr="00CB21CC" w:rsidRDefault="00F75F78" w:rsidP="00CB21CC">
      <w:pPr>
        <w:spacing w:line="360" w:lineRule="auto"/>
        <w:jc w:val="both"/>
        <w:rPr>
          <w:rFonts w:ascii="Palatino Linotype" w:hAnsi="Palatino Linotype" w:cs="Palatino Linotype"/>
        </w:rPr>
      </w:pPr>
      <w:r w:rsidRPr="00CB21CC">
        <w:rPr>
          <w:rFonts w:ascii="Palatino Linotype" w:hAnsi="Palatino Linotype" w:cs="Palatino Linotype"/>
        </w:rPr>
        <w:t>Ώσπερ ευτεκνούσαν άμπελος, υμών σεμνείου μεγαλύνεται Όσιοι, βότρυας γλυκείς, ψυχάς πολλάς γαρ προσήνεγκε, εις ληνούς Βασιλείας καρπώματα, ένθα εμφυτευθέντες,</w:t>
      </w:r>
      <w:r>
        <w:rPr>
          <w:rFonts w:ascii="Palatino Linotype" w:hAnsi="Palatino Linotype" w:cs="Palatino Linotype"/>
        </w:rPr>
        <w:t xml:space="preserve"> </w:t>
      </w:r>
      <w:r w:rsidRPr="00CB21CC">
        <w:rPr>
          <w:rFonts w:ascii="Palatino Linotype" w:hAnsi="Palatino Linotype" w:cs="Palatino Linotype"/>
        </w:rPr>
        <w:t>των Μετεώρων αεί μέμνησθε.</w:t>
      </w:r>
    </w:p>
    <w:p w:rsidR="00F75F78" w:rsidRPr="00E414E4" w:rsidRDefault="00F75F78" w:rsidP="00E414E4">
      <w:pPr>
        <w:spacing w:line="360" w:lineRule="auto"/>
        <w:jc w:val="center"/>
        <w:rPr>
          <w:rFonts w:ascii="Palatino Linotype" w:hAnsi="Palatino Linotype" w:cs="Palatino Linotype"/>
          <w:b/>
          <w:bCs/>
        </w:rPr>
      </w:pPr>
      <w:r w:rsidRPr="00E414E4">
        <w:rPr>
          <w:rFonts w:ascii="Palatino Linotype" w:hAnsi="Palatino Linotype" w:cs="Palatino Linotype"/>
          <w:b/>
          <w:bCs/>
        </w:rPr>
        <w:t>Θεοτοκίον.</w:t>
      </w:r>
    </w:p>
    <w:p w:rsidR="00F75F78" w:rsidRPr="00CB21CC" w:rsidRDefault="00F75F78" w:rsidP="00CB21CC">
      <w:pPr>
        <w:spacing w:line="360" w:lineRule="auto"/>
        <w:jc w:val="both"/>
        <w:rPr>
          <w:rFonts w:ascii="Palatino Linotype" w:hAnsi="Palatino Linotype" w:cs="Palatino Linotype"/>
        </w:rPr>
      </w:pPr>
      <w:r w:rsidRPr="00CB21CC">
        <w:rPr>
          <w:rFonts w:ascii="Palatino Linotype" w:hAnsi="Palatino Linotype" w:cs="Palatino Linotype"/>
        </w:rPr>
        <w:t>Άδων ακορέστως Δέσποινα, τα μεγαλείά Σου ου παύσομαι πώποτε, τίνι τρόπω γαρ, την οφειλήν αποτίσω μου, απορώ· διο δέομαι δέξαι, και τούτον νυν τον ύμνον,</w:t>
      </w:r>
      <w:r>
        <w:rPr>
          <w:rFonts w:ascii="Palatino Linotype" w:hAnsi="Palatino Linotype" w:cs="Palatino Linotype"/>
        </w:rPr>
        <w:t xml:space="preserve"> </w:t>
      </w:r>
      <w:r w:rsidRPr="00CB21CC">
        <w:rPr>
          <w:rFonts w:ascii="Palatino Linotype" w:hAnsi="Palatino Linotype" w:cs="Palatino Linotype"/>
        </w:rPr>
        <w:t>Ον συν Πατράσι προσενήνοχα.</w:t>
      </w:r>
    </w:p>
    <w:p w:rsidR="00F75F78" w:rsidRPr="00E414E4" w:rsidRDefault="00F75F78" w:rsidP="00E414E4">
      <w:pPr>
        <w:spacing w:line="360" w:lineRule="auto"/>
        <w:jc w:val="center"/>
        <w:rPr>
          <w:rFonts w:ascii="Palatino Linotype" w:hAnsi="Palatino Linotype" w:cs="Palatino Linotype"/>
          <w:b/>
          <w:bCs/>
        </w:rPr>
      </w:pPr>
      <w:r w:rsidRPr="00E414E4">
        <w:rPr>
          <w:rFonts w:ascii="Palatino Linotype" w:hAnsi="Palatino Linotype" w:cs="Palatino Linotype"/>
          <w:b/>
          <w:bCs/>
        </w:rPr>
        <w:t>Εξαποστειλάριον. Ήχος β</w:t>
      </w:r>
      <w:r>
        <w:rPr>
          <w:rFonts w:ascii="Palatino Linotype" w:hAnsi="Palatino Linotype" w:cs="Palatino Linotype"/>
          <w:b/>
          <w:bCs/>
        </w:rPr>
        <w:t>’</w:t>
      </w:r>
      <w:r w:rsidRPr="00E414E4">
        <w:rPr>
          <w:rFonts w:ascii="Palatino Linotype" w:hAnsi="Palatino Linotype" w:cs="Palatino Linotype"/>
          <w:b/>
          <w:bCs/>
        </w:rPr>
        <w:t xml:space="preserve"> . Τοις Μαθηταίς συνέλθωμεν.</w:t>
      </w:r>
    </w:p>
    <w:p w:rsidR="00F75F78" w:rsidRPr="00CB21CC" w:rsidRDefault="00F75F78" w:rsidP="00CB21CC">
      <w:pPr>
        <w:spacing w:line="360" w:lineRule="auto"/>
        <w:jc w:val="both"/>
        <w:rPr>
          <w:rFonts w:ascii="Palatino Linotype" w:hAnsi="Palatino Linotype" w:cs="Palatino Linotype"/>
        </w:rPr>
      </w:pPr>
      <w:r w:rsidRPr="00CB21CC">
        <w:rPr>
          <w:rFonts w:ascii="Palatino Linotype" w:hAnsi="Palatino Linotype" w:cs="Palatino Linotype"/>
        </w:rPr>
        <w:t>Ταις νοεραίς συνήφθητε, των Αγγέλων Πατέρες, δυνάμεσι τω βίω γαρ, κατεπλήξατε ταύτας, και των δαιμόνων τα στίφη, κατεστήσατε φρούδα, πυρί του θείου Πνεύματος,</w:t>
      </w:r>
      <w:r>
        <w:rPr>
          <w:rFonts w:ascii="Palatino Linotype" w:hAnsi="Palatino Linotype" w:cs="Palatino Linotype"/>
        </w:rPr>
        <w:t xml:space="preserve"> </w:t>
      </w:r>
      <w:r w:rsidRPr="00CB21CC">
        <w:rPr>
          <w:rFonts w:ascii="Palatino Linotype" w:hAnsi="Palatino Linotype" w:cs="Palatino Linotype"/>
        </w:rPr>
        <w:t>πάντα σπίλον μεν πρώτον, εκ της ψυχής εκβαλόντες είτα πλήρη δοχεία, των αρετών εγένεσθε, και ημών ποδηγέται.</w:t>
      </w:r>
    </w:p>
    <w:p w:rsidR="00F75F78" w:rsidRPr="00E414E4" w:rsidRDefault="00F75F78" w:rsidP="00E414E4">
      <w:pPr>
        <w:spacing w:line="360" w:lineRule="auto"/>
        <w:jc w:val="center"/>
        <w:rPr>
          <w:rFonts w:ascii="Palatino Linotype" w:hAnsi="Palatino Linotype" w:cs="Palatino Linotype"/>
          <w:b/>
          <w:bCs/>
        </w:rPr>
      </w:pPr>
      <w:r w:rsidRPr="00E414E4">
        <w:rPr>
          <w:rFonts w:ascii="Palatino Linotype" w:hAnsi="Palatino Linotype" w:cs="Palatino Linotype"/>
          <w:b/>
          <w:bCs/>
        </w:rPr>
        <w:t>Θεοτοκίον.</w:t>
      </w:r>
    </w:p>
    <w:p w:rsidR="00F75F78" w:rsidRPr="00CB21CC" w:rsidRDefault="00F75F78" w:rsidP="00CB21CC">
      <w:pPr>
        <w:spacing w:line="360" w:lineRule="auto"/>
        <w:jc w:val="both"/>
        <w:rPr>
          <w:rFonts w:ascii="Palatino Linotype" w:hAnsi="Palatino Linotype" w:cs="Palatino Linotype"/>
        </w:rPr>
      </w:pPr>
      <w:r w:rsidRPr="00CB21CC">
        <w:rPr>
          <w:rFonts w:ascii="Palatino Linotype" w:hAnsi="Palatino Linotype" w:cs="Palatino Linotype"/>
        </w:rPr>
        <w:t>Το Φως του κόσμου Δέσποινα, η γεννήσασα έρχου, και φώτισον τα σκότη μου, όπως τέκνον ημέρας, φανώ Παρθένε και έργα, απεργάζομαι άπερ, φωτίζουσι διάνοιαν,</w:t>
      </w:r>
      <w:r>
        <w:rPr>
          <w:rFonts w:ascii="Palatino Linotype" w:hAnsi="Palatino Linotype" w:cs="Palatino Linotype"/>
        </w:rPr>
        <w:t xml:space="preserve"> </w:t>
      </w:r>
      <w:r w:rsidRPr="00CB21CC">
        <w:rPr>
          <w:rFonts w:ascii="Palatino Linotype" w:hAnsi="Palatino Linotype" w:cs="Palatino Linotype"/>
        </w:rPr>
        <w:t>και φωτός με ποιούσιν αληθινού, μύστην και συμμέτοχον Βασιλείας, ένθα περ συγχορεύουσιν, οι το φως ενδυθέντες.</w:t>
      </w:r>
    </w:p>
    <w:p w:rsidR="00F75F78" w:rsidRPr="00E414E4" w:rsidRDefault="00F75F78" w:rsidP="00E414E4">
      <w:pPr>
        <w:spacing w:line="360" w:lineRule="auto"/>
        <w:jc w:val="center"/>
        <w:rPr>
          <w:rFonts w:ascii="Palatino Linotype" w:hAnsi="Palatino Linotype" w:cs="Palatino Linotype"/>
          <w:b/>
          <w:bCs/>
        </w:rPr>
      </w:pPr>
      <w:r w:rsidRPr="00E414E4">
        <w:rPr>
          <w:rFonts w:ascii="Palatino Linotype" w:hAnsi="Palatino Linotype" w:cs="Palatino Linotype"/>
          <w:b/>
          <w:bCs/>
        </w:rPr>
        <w:t>Αίνοι. Ήχος δ</w:t>
      </w:r>
      <w:r>
        <w:rPr>
          <w:rFonts w:ascii="Palatino Linotype" w:hAnsi="Palatino Linotype" w:cs="Palatino Linotype"/>
          <w:b/>
          <w:bCs/>
        </w:rPr>
        <w:t>’</w:t>
      </w:r>
      <w:r w:rsidRPr="00E414E4">
        <w:rPr>
          <w:rFonts w:ascii="Palatino Linotype" w:hAnsi="Palatino Linotype" w:cs="Palatino Linotype"/>
          <w:b/>
          <w:bCs/>
        </w:rPr>
        <w:t xml:space="preserve"> . Ο εξ υψίστου κληθείς.</w:t>
      </w:r>
    </w:p>
    <w:p w:rsidR="00F75F78" w:rsidRPr="00CB21CC" w:rsidRDefault="00F75F78" w:rsidP="00CB21CC">
      <w:pPr>
        <w:spacing w:line="360" w:lineRule="auto"/>
        <w:jc w:val="both"/>
        <w:rPr>
          <w:rFonts w:ascii="Palatino Linotype" w:hAnsi="Palatino Linotype" w:cs="Palatino Linotype"/>
        </w:rPr>
      </w:pPr>
      <w:r w:rsidRPr="00CB21CC">
        <w:rPr>
          <w:rFonts w:ascii="Palatino Linotype" w:hAnsi="Palatino Linotype" w:cs="Palatino Linotype"/>
        </w:rPr>
        <w:t>Σήμερον μνήμην τελούντες Δομητόρων, Μονής υψιβάμονος του Πρωτομάρτυρος, οφλητικόν ύμνον λάβωμεν, και αφορώντες, ως προς πρωτότυπον μιμησώμεθα, ασκήσεως</w:t>
      </w:r>
      <w:r>
        <w:rPr>
          <w:rFonts w:ascii="Palatino Linotype" w:hAnsi="Palatino Linotype" w:cs="Palatino Linotype"/>
        </w:rPr>
        <w:t xml:space="preserve"> </w:t>
      </w:r>
      <w:r w:rsidRPr="00CB21CC">
        <w:rPr>
          <w:rFonts w:ascii="Palatino Linotype" w:hAnsi="Palatino Linotype" w:cs="Palatino Linotype"/>
        </w:rPr>
        <w:t>σύντονον και προσευχής καρτερόν, αγάπης άκρον νηστείας τε, εκτεταμένον, και αγρυπνίας το αδιάλειπτον, αυτοίς βοώντες· οσιώτατοι, ταις πρεσβείαις υμών αεί</w:t>
      </w:r>
      <w:r>
        <w:rPr>
          <w:rFonts w:ascii="Palatino Linotype" w:hAnsi="Palatino Linotype" w:cs="Palatino Linotype"/>
        </w:rPr>
        <w:t xml:space="preserve"> </w:t>
      </w:r>
      <w:r w:rsidRPr="00CB21CC">
        <w:rPr>
          <w:rFonts w:ascii="Palatino Linotype" w:hAnsi="Palatino Linotype" w:cs="Palatino Linotype"/>
        </w:rPr>
        <w:t>πρόστητε, ης ηγείρατε Μάνδρας, Μετεώρων τα καυχήματα.</w:t>
      </w:r>
    </w:p>
    <w:p w:rsidR="00F75F78" w:rsidRPr="00CB21CC" w:rsidRDefault="00F75F78" w:rsidP="00CB21CC">
      <w:pPr>
        <w:spacing w:line="360" w:lineRule="auto"/>
        <w:jc w:val="both"/>
        <w:rPr>
          <w:rFonts w:ascii="Palatino Linotype" w:hAnsi="Palatino Linotype" w:cs="Palatino Linotype"/>
        </w:rPr>
      </w:pPr>
      <w:r w:rsidRPr="00CB21CC">
        <w:rPr>
          <w:rFonts w:ascii="Palatino Linotype" w:hAnsi="Palatino Linotype" w:cs="Palatino Linotype"/>
        </w:rPr>
        <w:t>Αντεχαρίσω Χριστώ τω ευεργέτη, Αντώνιε Όσιε, εξωνηθείσαν ζωήν, και αίμα δους αντί Πνεύματος, κληρονομίαν, εφεύρες άφθαρτον, ην χαρίζεται, τοις όσοι προείλοντο</w:t>
      </w:r>
      <w:r>
        <w:rPr>
          <w:rFonts w:ascii="Palatino Linotype" w:hAnsi="Palatino Linotype" w:cs="Palatino Linotype"/>
        </w:rPr>
        <w:t xml:space="preserve"> </w:t>
      </w:r>
      <w:r w:rsidRPr="00CB21CC">
        <w:rPr>
          <w:rFonts w:ascii="Palatino Linotype" w:hAnsi="Palatino Linotype" w:cs="Palatino Linotype"/>
        </w:rPr>
        <w:t>στενήν οδεύσαι οδόν, και καθ’ ημέραν επαίρουσιν, εν ευφροσύνη, σταυρόν εκούσιον της ασκήσεως· όθεν ειδότες σε εκσφράγισμα, της Εικόνος Πατρός ω λατρεύομεν,</w:t>
      </w:r>
      <w:r>
        <w:rPr>
          <w:rFonts w:ascii="Palatino Linotype" w:hAnsi="Palatino Linotype" w:cs="Palatino Linotype"/>
        </w:rPr>
        <w:t xml:space="preserve"> </w:t>
      </w:r>
      <w:r w:rsidRPr="00CB21CC">
        <w:rPr>
          <w:rFonts w:ascii="Palatino Linotype" w:hAnsi="Palatino Linotype" w:cs="Palatino Linotype"/>
        </w:rPr>
        <w:t>ικετεύομεν πόθω, ημών μέμνησο προς Κύριον.</w:t>
      </w:r>
    </w:p>
    <w:p w:rsidR="00F75F78" w:rsidRPr="00CB21CC" w:rsidRDefault="00F75F78" w:rsidP="00CB21CC">
      <w:pPr>
        <w:spacing w:line="360" w:lineRule="auto"/>
        <w:jc w:val="both"/>
        <w:rPr>
          <w:rFonts w:ascii="Palatino Linotype" w:hAnsi="Palatino Linotype" w:cs="Palatino Linotype"/>
        </w:rPr>
      </w:pPr>
      <w:r w:rsidRPr="00CB21CC">
        <w:rPr>
          <w:rFonts w:ascii="Palatino Linotype" w:hAnsi="Palatino Linotype" w:cs="Palatino Linotype"/>
        </w:rPr>
        <w:t>Φιλοθεΐας ορίζεται ακρότης, έρως μανικώτατος προς τον Δεσπότην Χριστόν, και υπέρ πάντα φαντάζεσθαι, Αυτόν ου μην δε, τούτον κατέχειν πλούτον ασύλητον,</w:t>
      </w:r>
      <w:r>
        <w:rPr>
          <w:rFonts w:ascii="Palatino Linotype" w:hAnsi="Palatino Linotype" w:cs="Palatino Linotype"/>
        </w:rPr>
        <w:t xml:space="preserve"> </w:t>
      </w:r>
      <w:r w:rsidRPr="00CB21CC">
        <w:rPr>
          <w:rFonts w:ascii="Palatino Linotype" w:hAnsi="Palatino Linotype" w:cs="Palatino Linotype"/>
        </w:rPr>
        <w:t>ης περ ως μετέσχηκας, Πάτερ Φιλόθεε, ως κέντρον νύττον την έφεσιν, είχες τρισμάκαρ, των ορωμένων σε υπεραίρουσαν, και μεθιστώσαν προς απόλαυσιν, ων εις</w:t>
      </w:r>
      <w:r>
        <w:rPr>
          <w:rFonts w:ascii="Palatino Linotype" w:hAnsi="Palatino Linotype" w:cs="Palatino Linotype"/>
        </w:rPr>
        <w:t xml:space="preserve"> </w:t>
      </w:r>
      <w:r w:rsidRPr="00CB21CC">
        <w:rPr>
          <w:rFonts w:ascii="Palatino Linotype" w:hAnsi="Palatino Linotype" w:cs="Palatino Linotype"/>
        </w:rPr>
        <w:t>γλώσσαν ανθρώπων ουδέποτε, αναβέβηκεν ούτε, εις κατάληψιν ελήλυθεν.</w:t>
      </w:r>
    </w:p>
    <w:p w:rsidR="00F75F78" w:rsidRPr="00CB21CC" w:rsidRDefault="00F75F78" w:rsidP="00CB21CC">
      <w:pPr>
        <w:spacing w:line="360" w:lineRule="auto"/>
        <w:jc w:val="both"/>
        <w:rPr>
          <w:rFonts w:ascii="Palatino Linotype" w:hAnsi="Palatino Linotype" w:cs="Palatino Linotype"/>
        </w:rPr>
      </w:pPr>
      <w:r w:rsidRPr="00CB21CC">
        <w:rPr>
          <w:rFonts w:ascii="Palatino Linotype" w:hAnsi="Palatino Linotype" w:cs="Palatino Linotype"/>
        </w:rPr>
        <w:t>Σοι Πρωτομάρτυς εκλίναμεν αυχένα, σοι και ανεθέμεθα ζωήν την άπασαν· όθεν ση ποίμνη τυγχάνοντες, και κληρουχία, δεόμεθά σου αεί παράστηθι, άμα Χαραλάμπη</w:t>
      </w:r>
      <w:r>
        <w:rPr>
          <w:rFonts w:ascii="Palatino Linotype" w:hAnsi="Palatino Linotype" w:cs="Palatino Linotype"/>
        </w:rPr>
        <w:t xml:space="preserve"> </w:t>
      </w:r>
      <w:r w:rsidRPr="00CB21CC">
        <w:rPr>
          <w:rFonts w:ascii="Palatino Linotype" w:hAnsi="Palatino Linotype" w:cs="Palatino Linotype"/>
        </w:rPr>
        <w:t>τε Ιερομάρτυρι, και τοις δυσί διακόνοις σου, τω Αντωνίω, και Φιλοθέω πρώτοις οικήτορσι, της Πέτρας ταύτης ήπερ γέγονε, σου μεν οίκος παντί που περίκλυτος,</w:t>
      </w:r>
      <w:r>
        <w:rPr>
          <w:rFonts w:ascii="Palatino Linotype" w:hAnsi="Palatino Linotype" w:cs="Palatino Linotype"/>
        </w:rPr>
        <w:t xml:space="preserve"> </w:t>
      </w:r>
      <w:r w:rsidRPr="00CB21CC">
        <w:rPr>
          <w:rFonts w:ascii="Palatino Linotype" w:hAnsi="Palatino Linotype" w:cs="Palatino Linotype"/>
        </w:rPr>
        <w:t>λαγωοίς δε Κυρίου, καταφύγιον σωτήριον.</w:t>
      </w:r>
    </w:p>
    <w:p w:rsidR="00F75F78" w:rsidRPr="00E414E4" w:rsidRDefault="00F75F78" w:rsidP="00E414E4">
      <w:pPr>
        <w:spacing w:line="360" w:lineRule="auto"/>
        <w:jc w:val="center"/>
        <w:rPr>
          <w:rFonts w:ascii="Palatino Linotype" w:hAnsi="Palatino Linotype" w:cs="Palatino Linotype"/>
          <w:b/>
          <w:bCs/>
        </w:rPr>
      </w:pPr>
      <w:r w:rsidRPr="00E414E4">
        <w:rPr>
          <w:rFonts w:ascii="Palatino Linotype" w:hAnsi="Palatino Linotype" w:cs="Palatino Linotype"/>
          <w:b/>
          <w:bCs/>
        </w:rPr>
        <w:t>Δόξα. Ήχος πλ. δ</w:t>
      </w:r>
      <w:r>
        <w:rPr>
          <w:rFonts w:ascii="Palatino Linotype" w:hAnsi="Palatino Linotype" w:cs="Palatino Linotype"/>
          <w:b/>
          <w:bCs/>
        </w:rPr>
        <w:t>’</w:t>
      </w:r>
      <w:r w:rsidRPr="00E414E4">
        <w:rPr>
          <w:rFonts w:ascii="Palatino Linotype" w:hAnsi="Palatino Linotype" w:cs="Palatino Linotype"/>
          <w:b/>
          <w:bCs/>
        </w:rPr>
        <w:t xml:space="preserve"> .</w:t>
      </w:r>
    </w:p>
    <w:p w:rsidR="00F75F78" w:rsidRPr="00CB21CC" w:rsidRDefault="00F75F78" w:rsidP="00CB21CC">
      <w:pPr>
        <w:spacing w:line="360" w:lineRule="auto"/>
        <w:jc w:val="both"/>
        <w:rPr>
          <w:rFonts w:ascii="Palatino Linotype" w:hAnsi="Palatino Linotype" w:cs="Palatino Linotype"/>
        </w:rPr>
      </w:pPr>
      <w:r w:rsidRPr="00CB21CC">
        <w:rPr>
          <w:rFonts w:ascii="Palatino Linotype" w:hAnsi="Palatino Linotype" w:cs="Palatino Linotype"/>
        </w:rPr>
        <w:t>Των Οσίων Πατέρων η δυάς, της ουρανοδρομούσης στρατείας στρατηγοί, στοργή ανεπετάσθητε της άνω και Θεόν, Ον πρώην μεν νοερώς, νυν δε πρόσωπον προς πρόσωπον</w:t>
      </w:r>
      <w:r>
        <w:rPr>
          <w:rFonts w:ascii="Palatino Linotype" w:hAnsi="Palatino Linotype" w:cs="Palatino Linotype"/>
        </w:rPr>
        <w:t xml:space="preserve"> </w:t>
      </w:r>
      <w:r w:rsidRPr="00CB21CC">
        <w:rPr>
          <w:rFonts w:ascii="Palatino Linotype" w:hAnsi="Palatino Linotype" w:cs="Palatino Linotype"/>
        </w:rPr>
        <w:t>οράτε, σήμερον την μνήμην υμών τελούντες πόθω, επαινούμεν λέγοντες· ω θείοι ασκηταί, Πρωτομάρτυρος τέκνα, και δομήτορες υπέρτιμοι, ποιμένες σοφώτατοι,</w:t>
      </w:r>
      <w:r>
        <w:rPr>
          <w:rFonts w:ascii="Palatino Linotype" w:hAnsi="Palatino Linotype" w:cs="Palatino Linotype"/>
        </w:rPr>
        <w:t xml:space="preserve"> </w:t>
      </w:r>
      <w:r w:rsidRPr="00CB21CC">
        <w:rPr>
          <w:rFonts w:ascii="Palatino Linotype" w:hAnsi="Palatino Linotype" w:cs="Palatino Linotype"/>
        </w:rPr>
        <w:t>της Λιθουπόλεως στύλοι, των εραστών Χριστού οδηγοί, οι εξ πείρας, ησυχίας ευώδη κειμήλια, οι κήρυκες της ερχομένης Βασιλείας, Μετεώρων γεννήματα, Εκκλησίας</w:t>
      </w:r>
      <w:r>
        <w:rPr>
          <w:rFonts w:ascii="Palatino Linotype" w:hAnsi="Palatino Linotype" w:cs="Palatino Linotype"/>
        </w:rPr>
        <w:t xml:space="preserve"> </w:t>
      </w:r>
      <w:r w:rsidRPr="00CB21CC">
        <w:rPr>
          <w:rFonts w:ascii="Palatino Linotype" w:hAnsi="Palatino Linotype" w:cs="Palatino Linotype"/>
        </w:rPr>
        <w:t>ωραΐσματα, εκτενώς πρεσβεύσατε, υπέρ των ψυχών ημών.</w:t>
      </w:r>
    </w:p>
    <w:p w:rsidR="00F75F78" w:rsidRPr="00E414E4" w:rsidRDefault="00F75F78" w:rsidP="00E414E4">
      <w:pPr>
        <w:spacing w:line="360" w:lineRule="auto"/>
        <w:jc w:val="center"/>
        <w:rPr>
          <w:rFonts w:ascii="Palatino Linotype" w:hAnsi="Palatino Linotype" w:cs="Palatino Linotype"/>
          <w:b/>
          <w:bCs/>
        </w:rPr>
      </w:pPr>
      <w:r w:rsidRPr="00E414E4">
        <w:rPr>
          <w:rFonts w:ascii="Palatino Linotype" w:hAnsi="Palatino Linotype" w:cs="Palatino Linotype"/>
          <w:b/>
          <w:bCs/>
        </w:rPr>
        <w:t>Και νυν. Θεοτοκίον.</w:t>
      </w:r>
    </w:p>
    <w:p w:rsidR="00F75F78" w:rsidRPr="00CB21CC" w:rsidRDefault="00F75F78" w:rsidP="00CB21CC">
      <w:pPr>
        <w:spacing w:line="360" w:lineRule="auto"/>
        <w:jc w:val="both"/>
        <w:rPr>
          <w:rFonts w:ascii="Palatino Linotype" w:hAnsi="Palatino Linotype" w:cs="Palatino Linotype"/>
        </w:rPr>
      </w:pPr>
      <w:r w:rsidRPr="00CB21CC">
        <w:rPr>
          <w:rFonts w:ascii="Palatino Linotype" w:hAnsi="Palatino Linotype" w:cs="Palatino Linotype"/>
        </w:rPr>
        <w:t>Ανύμφευτε Παρθένε, η τον Θεόν αφράστως συλλαβούσα σαρκί, Μήτηρ Θεού του υψίστου, σων οικετών παρακλήσεις δέχου Πανάμωμε, η πάσι χορηγούσα καθαρισμόν των</w:t>
      </w:r>
      <w:r>
        <w:rPr>
          <w:rFonts w:ascii="Palatino Linotype" w:hAnsi="Palatino Linotype" w:cs="Palatino Linotype"/>
        </w:rPr>
        <w:t xml:space="preserve"> </w:t>
      </w:r>
      <w:r w:rsidRPr="00CB21CC">
        <w:rPr>
          <w:rFonts w:ascii="Palatino Linotype" w:hAnsi="Palatino Linotype" w:cs="Palatino Linotype"/>
        </w:rPr>
        <w:t xml:space="preserve">πταισμάτων, νυν τας ημών ικεσίας προσδεχομένη, δυσώπει σωθήναι πάντας ημάς. </w:t>
      </w:r>
    </w:p>
    <w:p w:rsidR="00F75F78" w:rsidRPr="00CB21CC" w:rsidRDefault="00F75F78" w:rsidP="00CB21CC">
      <w:pPr>
        <w:spacing w:line="360" w:lineRule="auto"/>
        <w:jc w:val="both"/>
        <w:rPr>
          <w:rFonts w:ascii="Palatino Linotype" w:hAnsi="Palatino Linotype" w:cs="Palatino Linotype"/>
        </w:rPr>
      </w:pPr>
      <w:r w:rsidRPr="00CB21CC">
        <w:rPr>
          <w:rFonts w:ascii="Palatino Linotype" w:hAnsi="Palatino Linotype" w:cs="Palatino Linotype"/>
        </w:rPr>
        <w:t>Δοξολογία Μεγάλη και Απόλυσις.</w:t>
      </w:r>
    </w:p>
    <w:p w:rsidR="00F75F78" w:rsidRPr="00E414E4" w:rsidRDefault="00F75F78" w:rsidP="00E414E4">
      <w:pPr>
        <w:spacing w:line="360" w:lineRule="auto"/>
        <w:jc w:val="center"/>
        <w:rPr>
          <w:rFonts w:ascii="Palatino Linotype" w:hAnsi="Palatino Linotype" w:cs="Palatino Linotype"/>
          <w:b/>
          <w:bCs/>
        </w:rPr>
      </w:pPr>
      <w:r w:rsidRPr="00E414E4">
        <w:rPr>
          <w:rFonts w:ascii="Palatino Linotype" w:hAnsi="Palatino Linotype" w:cs="Palatino Linotype"/>
          <w:b/>
          <w:bCs/>
        </w:rPr>
        <w:t>Μεγαλυνάριον.</w:t>
      </w:r>
    </w:p>
    <w:p w:rsidR="00F75F78" w:rsidRPr="00CB21CC" w:rsidRDefault="00F75F78" w:rsidP="00CB21CC">
      <w:pPr>
        <w:spacing w:line="360" w:lineRule="auto"/>
        <w:jc w:val="both"/>
        <w:rPr>
          <w:rFonts w:ascii="Palatino Linotype" w:hAnsi="Palatino Linotype" w:cs="Palatino Linotype"/>
        </w:rPr>
      </w:pPr>
      <w:r w:rsidRPr="00CB21CC">
        <w:rPr>
          <w:rFonts w:ascii="Palatino Linotype" w:hAnsi="Palatino Linotype" w:cs="Palatino Linotype"/>
        </w:rPr>
        <w:t>Δεύτε Πρωτομάρτυρος φοιτηταί, τους θείους Πατέρας, ευφημήσωμεν εκ ψυχής, Αντώνιε θείε, Φιλόθεε τρισμάκαρ, ευχαίς υμών αγίαις ημάς φυλάττετε.</w:t>
      </w:r>
    </w:p>
    <w:p w:rsidR="00F75F78" w:rsidRPr="00CB21CC" w:rsidRDefault="00F75F78" w:rsidP="00CB21CC">
      <w:pPr>
        <w:spacing w:line="360" w:lineRule="auto"/>
        <w:jc w:val="both"/>
        <w:rPr>
          <w:rFonts w:ascii="Palatino Linotype" w:hAnsi="Palatino Linotype" w:cs="Palatino Linotype"/>
        </w:rPr>
      </w:pPr>
      <w:r w:rsidRPr="00CB21CC">
        <w:rPr>
          <w:rFonts w:ascii="Palatino Linotype" w:hAnsi="Palatino Linotype" w:cs="Palatino Linotype"/>
        </w:rPr>
        <w:t>Ει και Βασιλείας νυν οικισταί, μνήσθητε Πατέρες, κληρουχίας πνευματικής, ην πολλοίς ιδρώσιν, εσπείρατε Κυρίω, ίνα πλουσίως έχη, Πνεύμα το Άγιον.</w:t>
      </w:r>
    </w:p>
    <w:p w:rsidR="00F75F78" w:rsidRPr="00CB21CC" w:rsidRDefault="00F75F78" w:rsidP="00CB21CC">
      <w:pPr>
        <w:spacing w:line="360" w:lineRule="auto"/>
        <w:jc w:val="both"/>
        <w:rPr>
          <w:rFonts w:ascii="Palatino Linotype" w:hAnsi="Palatino Linotype" w:cs="Palatino Linotype"/>
        </w:rPr>
      </w:pPr>
    </w:p>
    <w:p w:rsidR="00F75F78" w:rsidRPr="00CB21CC" w:rsidRDefault="00F75F78" w:rsidP="00CB21CC">
      <w:pPr>
        <w:spacing w:line="360" w:lineRule="auto"/>
        <w:jc w:val="both"/>
        <w:rPr>
          <w:rFonts w:ascii="Palatino Linotype" w:hAnsi="Palatino Linotype" w:cs="Palatino Linotype"/>
        </w:rPr>
      </w:pPr>
      <w:r w:rsidRPr="00CB21CC">
        <w:rPr>
          <w:rFonts w:ascii="Palatino Linotype" w:hAnsi="Palatino Linotype" w:cs="Palatino Linotype"/>
        </w:rPr>
        <w:t>Η/Υ ΠΗΓΗ:</w:t>
      </w:r>
    </w:p>
    <w:p w:rsidR="00F75F78" w:rsidRPr="00CB21CC" w:rsidRDefault="00F75F78" w:rsidP="00CB21CC">
      <w:pPr>
        <w:spacing w:line="360" w:lineRule="auto"/>
        <w:jc w:val="both"/>
        <w:rPr>
          <w:rFonts w:ascii="Palatino Linotype" w:hAnsi="Palatino Linotype" w:cs="Palatino Linotype"/>
        </w:rPr>
      </w:pPr>
      <w:r w:rsidRPr="00CB21CC">
        <w:rPr>
          <w:rFonts w:ascii="Palatino Linotype" w:hAnsi="Palatino Linotype" w:cs="Palatino Linotype"/>
          <w:lang w:val="en-US"/>
        </w:rPr>
        <w:t>Voutsinasilias</w:t>
      </w:r>
      <w:r w:rsidRPr="00CB21CC">
        <w:rPr>
          <w:rFonts w:ascii="Palatino Linotype" w:hAnsi="Palatino Linotype" w:cs="Palatino Linotype"/>
        </w:rPr>
        <w:t>.</w:t>
      </w:r>
      <w:r w:rsidRPr="00CB21CC">
        <w:rPr>
          <w:rFonts w:ascii="Palatino Linotype" w:hAnsi="Palatino Linotype" w:cs="Palatino Linotype"/>
          <w:lang w:val="en-US"/>
        </w:rPr>
        <w:t>blogspot</w:t>
      </w:r>
      <w:r w:rsidRPr="00CB21CC">
        <w:rPr>
          <w:rFonts w:ascii="Palatino Linotype" w:hAnsi="Palatino Linotype" w:cs="Palatino Linotype"/>
        </w:rPr>
        <w:t>.</w:t>
      </w:r>
      <w:r w:rsidRPr="00CB21CC">
        <w:rPr>
          <w:rFonts w:ascii="Palatino Linotype" w:hAnsi="Palatino Linotype" w:cs="Palatino Linotype"/>
          <w:lang w:val="en-US"/>
        </w:rPr>
        <w:t>gr</w:t>
      </w:r>
    </w:p>
    <w:p w:rsidR="00F75F78" w:rsidRPr="00CB21CC" w:rsidRDefault="00F75F78" w:rsidP="00CB21CC">
      <w:pPr>
        <w:spacing w:line="360" w:lineRule="auto"/>
        <w:jc w:val="both"/>
        <w:rPr>
          <w:rFonts w:ascii="Palatino Linotype" w:hAnsi="Palatino Linotype" w:cs="Palatino Linotype"/>
          <w:lang w:val="en-US"/>
        </w:rPr>
      </w:pPr>
      <w:r w:rsidRPr="00CB21CC">
        <w:rPr>
          <w:rFonts w:ascii="Palatino Linotype" w:hAnsi="Palatino Linotype" w:cs="Palatino Linotype"/>
          <w:lang w:val="en-US"/>
        </w:rPr>
        <w:t>http</w:t>
      </w:r>
      <w:r w:rsidRPr="00CB21CC">
        <w:rPr>
          <w:rFonts w:ascii="Palatino Linotype" w:hAnsi="Palatino Linotype" w:cs="Palatino Linotype"/>
        </w:rPr>
        <w:t>://</w:t>
      </w:r>
      <w:r w:rsidRPr="00CB21CC">
        <w:rPr>
          <w:rFonts w:ascii="Palatino Linotype" w:hAnsi="Palatino Linotype" w:cs="Palatino Linotype"/>
          <w:lang w:val="en-US"/>
        </w:rPr>
        <w:t>voutsinasilias</w:t>
      </w:r>
      <w:r w:rsidRPr="00CB21CC">
        <w:rPr>
          <w:rFonts w:ascii="Palatino Linotype" w:hAnsi="Palatino Linotype" w:cs="Palatino Linotype"/>
        </w:rPr>
        <w:t>.</w:t>
      </w:r>
      <w:r w:rsidRPr="00CB21CC">
        <w:rPr>
          <w:rFonts w:ascii="Palatino Linotype" w:hAnsi="Palatino Linotype" w:cs="Palatino Linotype"/>
          <w:lang w:val="en-US"/>
        </w:rPr>
        <w:t>blogspot</w:t>
      </w:r>
      <w:r w:rsidRPr="00CB21CC">
        <w:rPr>
          <w:rFonts w:ascii="Palatino Linotype" w:hAnsi="Palatino Linotype" w:cs="Palatino Linotype"/>
        </w:rPr>
        <w:t>.</w:t>
      </w:r>
      <w:r w:rsidRPr="00CB21CC">
        <w:rPr>
          <w:rFonts w:ascii="Palatino Linotype" w:hAnsi="Palatino Linotype" w:cs="Palatino Linotype"/>
          <w:lang w:val="en-US"/>
        </w:rPr>
        <w:t>gr</w:t>
      </w:r>
      <w:r w:rsidRPr="00CB21CC">
        <w:rPr>
          <w:rFonts w:ascii="Palatino Linotype" w:hAnsi="Palatino Linotype" w:cs="Palatino Linotype"/>
        </w:rPr>
        <w:t>/2016/12/17.</w:t>
      </w:r>
      <w:r w:rsidRPr="00CB21CC">
        <w:rPr>
          <w:rFonts w:ascii="Palatino Linotype" w:hAnsi="Palatino Linotype" w:cs="Palatino Linotype"/>
          <w:lang w:val="en-US"/>
        </w:rPr>
        <w:t>html</w:t>
      </w:r>
    </w:p>
    <w:p w:rsidR="00F75F78" w:rsidRPr="00CB21CC" w:rsidRDefault="00F75F78" w:rsidP="00CB21CC">
      <w:pPr>
        <w:spacing w:line="360" w:lineRule="auto"/>
        <w:jc w:val="both"/>
        <w:rPr>
          <w:rFonts w:ascii="Palatino Linotype" w:hAnsi="Palatino Linotype" w:cs="Palatino Linotype"/>
        </w:rPr>
      </w:pPr>
    </w:p>
    <w:sectPr w:rsidR="00F75F78" w:rsidRPr="00CB21CC" w:rsidSect="00CB767F">
      <w:footerReference w:type="default" r:id="rId6"/>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75F78" w:rsidRDefault="00F75F78" w:rsidP="00CB21CC">
      <w:pPr>
        <w:spacing w:after="0" w:line="240" w:lineRule="auto"/>
      </w:pPr>
      <w:r>
        <w:separator/>
      </w:r>
    </w:p>
  </w:endnote>
  <w:endnote w:type="continuationSeparator" w:id="0">
    <w:p w:rsidR="00F75F78" w:rsidRDefault="00F75F78" w:rsidP="00CB21C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1"/>
    <w:family w:val="swiss"/>
    <w:pitch w:val="variable"/>
    <w:sig w:usb0="E10002FF" w:usb1="4000ACFF" w:usb2="00000009" w:usb3="00000000" w:csb0="0000019F" w:csb1="00000000"/>
  </w:font>
  <w:font w:name="Times New Roman">
    <w:panose1 w:val="02020603050405020304"/>
    <w:charset w:val="A1"/>
    <w:family w:val="roman"/>
    <w:pitch w:val="variable"/>
    <w:sig w:usb0="E0002AFF" w:usb1="C0007841" w:usb2="00000009" w:usb3="00000000" w:csb0="000001FF" w:csb1="00000000"/>
  </w:font>
  <w:font w:name="Tahoma">
    <w:panose1 w:val="020B0604030504040204"/>
    <w:charset w:val="A1"/>
    <w:family w:val="swiss"/>
    <w:pitch w:val="variable"/>
    <w:sig w:usb0="E1002EFF" w:usb1="C000605B" w:usb2="00000029" w:usb3="00000000" w:csb0="000101FF" w:csb1="00000000"/>
  </w:font>
  <w:font w:name="Palatino Linotype">
    <w:panose1 w:val="02040502050505030304"/>
    <w:charset w:val="A1"/>
    <w:family w:val="roman"/>
    <w:pitch w:val="variable"/>
    <w:sig w:usb0="E0000287" w:usb1="40000013" w:usb2="00000000" w:usb3="00000000" w:csb0="0000019F"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5F78" w:rsidRDefault="00F75F78">
    <w:pPr>
      <w:pStyle w:val="Footer"/>
      <w:jc w:val="center"/>
    </w:pPr>
    <w:fldSimple w:instr=" PAGE   \* MERGEFORMAT ">
      <w:r>
        <w:rPr>
          <w:noProof/>
        </w:rPr>
        <w:t>16</w:t>
      </w:r>
    </w:fldSimple>
  </w:p>
  <w:p w:rsidR="00F75F78" w:rsidRDefault="00F75F7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75F78" w:rsidRDefault="00F75F78" w:rsidP="00CB21CC">
      <w:pPr>
        <w:spacing w:after="0" w:line="240" w:lineRule="auto"/>
      </w:pPr>
      <w:r>
        <w:separator/>
      </w:r>
    </w:p>
  </w:footnote>
  <w:footnote w:type="continuationSeparator" w:id="0">
    <w:p w:rsidR="00F75F78" w:rsidRDefault="00F75F78" w:rsidP="00CB21CC">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defaultTabStop w:val="720"/>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A0C2D"/>
    <w:rsid w:val="00103776"/>
    <w:rsid w:val="001856E5"/>
    <w:rsid w:val="00227701"/>
    <w:rsid w:val="00243704"/>
    <w:rsid w:val="00245E42"/>
    <w:rsid w:val="002A0C2D"/>
    <w:rsid w:val="003D751A"/>
    <w:rsid w:val="004E02A4"/>
    <w:rsid w:val="005F16F9"/>
    <w:rsid w:val="0076237B"/>
    <w:rsid w:val="007E05F7"/>
    <w:rsid w:val="008339B4"/>
    <w:rsid w:val="008B1985"/>
    <w:rsid w:val="008B1FFB"/>
    <w:rsid w:val="009338B0"/>
    <w:rsid w:val="00947F02"/>
    <w:rsid w:val="009A246B"/>
    <w:rsid w:val="00A264C9"/>
    <w:rsid w:val="00C141A6"/>
    <w:rsid w:val="00CB21CC"/>
    <w:rsid w:val="00CB767F"/>
    <w:rsid w:val="00D36BDA"/>
    <w:rsid w:val="00E414E4"/>
    <w:rsid w:val="00F133C8"/>
    <w:rsid w:val="00F75F78"/>
    <w:rsid w:val="00FF7A82"/>
  </w:rsids>
  <m:mathPr>
    <m:mathFont m:val="Cambria Math"/>
    <m:brkBin m:val="before"/>
    <m:brkBinSub m:val="--"/>
    <m:smallFrac m:val="off"/>
    <m:dispDef/>
    <m:lMargin m:val="0"/>
    <m:rMargin m:val="0"/>
    <m:defJc m:val="centerGroup"/>
    <m:wrapIndent m:val="1440"/>
    <m:intLim m:val="subSup"/>
    <m:naryLim m:val="undOvr"/>
  </m:mathPr>
  <w:uiCompat97To2003/>
  <w:themeFontLang w:val="el-G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l-GR" w:eastAsia="el-G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767F"/>
    <w:pPr>
      <w:spacing w:after="200" w:line="276"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CB21CC"/>
    <w:pPr>
      <w:tabs>
        <w:tab w:val="center" w:pos="4153"/>
        <w:tab w:val="right" w:pos="8306"/>
      </w:tabs>
      <w:spacing w:after="0" w:line="240" w:lineRule="auto"/>
    </w:pPr>
  </w:style>
  <w:style w:type="character" w:customStyle="1" w:styleId="HeaderChar">
    <w:name w:val="Header Char"/>
    <w:basedOn w:val="DefaultParagraphFont"/>
    <w:link w:val="Header"/>
    <w:uiPriority w:val="99"/>
    <w:semiHidden/>
    <w:locked/>
    <w:rsid w:val="00CB21CC"/>
  </w:style>
  <w:style w:type="paragraph" w:styleId="Footer">
    <w:name w:val="footer"/>
    <w:basedOn w:val="Normal"/>
    <w:link w:val="FooterChar"/>
    <w:uiPriority w:val="99"/>
    <w:rsid w:val="00CB21CC"/>
    <w:pPr>
      <w:tabs>
        <w:tab w:val="center" w:pos="4153"/>
        <w:tab w:val="right" w:pos="8306"/>
      </w:tabs>
      <w:spacing w:after="0" w:line="240" w:lineRule="auto"/>
    </w:pPr>
  </w:style>
  <w:style w:type="character" w:customStyle="1" w:styleId="FooterChar">
    <w:name w:val="Footer Char"/>
    <w:basedOn w:val="DefaultParagraphFont"/>
    <w:link w:val="Footer"/>
    <w:uiPriority w:val="99"/>
    <w:locked/>
    <w:rsid w:val="00CB21CC"/>
  </w:style>
  <w:style w:type="paragraph" w:styleId="BalloonText">
    <w:name w:val="Balloon Text"/>
    <w:basedOn w:val="Normal"/>
    <w:link w:val="BalloonTextChar"/>
    <w:uiPriority w:val="99"/>
    <w:semiHidden/>
    <w:rsid w:val="0010377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0377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42</TotalTime>
  <Pages>26</Pages>
  <Words>6467</Words>
  <Characters>-32766</Characters>
  <Application>Microsoft Office Outlook</Application>
  <DocSecurity>0</DocSecurity>
  <Lines>0</Lines>
  <Paragraphs>0</Paragraphs>
  <ScaleCrop>false</ScaleCrop>
  <Company>Grizli777</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Ιωάννης</dc:creator>
  <cp:keywords/>
  <dc:description/>
  <cp:lastModifiedBy>γιάννης</cp:lastModifiedBy>
  <cp:revision>11</cp:revision>
  <dcterms:created xsi:type="dcterms:W3CDTF">2018-01-15T16:02:00Z</dcterms:created>
  <dcterms:modified xsi:type="dcterms:W3CDTF">2018-01-16T15:47:00Z</dcterms:modified>
</cp:coreProperties>
</file>